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666CE" w14:textId="77777777" w:rsidR="00045EF9" w:rsidRDefault="00045EF9" w:rsidP="00045EF9">
      <w:pPr>
        <w:pStyle w:val="PGWorksheetHeading"/>
        <w:tabs>
          <w:tab w:val="left" w:leader="dot" w:pos="6946"/>
          <w:tab w:val="left" w:pos="7088"/>
          <w:tab w:val="right" w:leader="dot" w:pos="9214"/>
        </w:tabs>
        <w:spacing w:after="120"/>
        <w:rPr>
          <w:color w:val="5F5F5F"/>
          <w:sz w:val="22"/>
        </w:rPr>
      </w:pPr>
      <w:bookmarkStart w:id="0" w:name="_Hlk53049203"/>
      <w:r>
        <w:rPr>
          <w:color w:val="5F5F5F"/>
          <w:sz w:val="22"/>
        </w:rPr>
        <w:t>N</w:t>
      </w:r>
      <w:bookmarkStart w:id="1" w:name="_Hlk522532880"/>
      <w:r>
        <w:rPr>
          <w:color w:val="5F5F5F"/>
          <w:sz w:val="22"/>
        </w:rPr>
        <w:t>ame:</w:t>
      </w:r>
      <w:r>
        <w:rPr>
          <w:b w:val="0"/>
          <w:color w:val="5F5F5F"/>
          <w:sz w:val="22"/>
        </w:rPr>
        <w:tab/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 xml:space="preserve">Class: </w:t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 xml:space="preserve"> </w:t>
      </w:r>
    </w:p>
    <w:p w14:paraId="4DC2BDAF" w14:textId="77777777" w:rsidR="00045EF9" w:rsidRDefault="00045EF9" w:rsidP="00045EF9">
      <w:pPr>
        <w:pStyle w:val="PGWorksheetHeading"/>
        <w:pBdr>
          <w:top w:val="single" w:sz="4" w:space="1" w:color="auto"/>
        </w:pBdr>
        <w:tabs>
          <w:tab w:val="left" w:pos="4111"/>
          <w:tab w:val="left" w:pos="7088"/>
          <w:tab w:val="right" w:pos="9026"/>
        </w:tabs>
        <w:spacing w:after="0"/>
        <w:rPr>
          <w:color w:val="auto"/>
          <w:sz w:val="22"/>
        </w:rPr>
      </w:pPr>
      <w:r>
        <w:rPr>
          <w:color w:val="auto"/>
          <w:sz w:val="22"/>
        </w:rPr>
        <w:t xml:space="preserve"> </w:t>
      </w:r>
      <w:bookmarkEnd w:id="1"/>
    </w:p>
    <w:bookmarkEnd w:id="0"/>
    <w:p w14:paraId="7081DF0A" w14:textId="71C73FAB" w:rsidR="00C150AB" w:rsidRDefault="00C150AB" w:rsidP="0080355B">
      <w:r>
        <w:t xml:space="preserve">Your teacher will give you the file </w:t>
      </w:r>
      <w:r w:rsidRPr="00C150AB">
        <w:rPr>
          <w:i/>
          <w:iCs/>
        </w:rPr>
        <w:t>School Clubs.accdb</w:t>
      </w:r>
      <w:r>
        <w:t xml:space="preserve"> which you will be testing in this worksheet.</w:t>
      </w:r>
    </w:p>
    <w:p w14:paraId="4F69D972" w14:textId="3B0995B2" w:rsidR="00C05762" w:rsidRDefault="00C05762" w:rsidP="0080355B">
      <w:pPr>
        <w:pStyle w:val="PGTaskTitle"/>
        <w:spacing w:after="120"/>
      </w:pPr>
      <w:r w:rsidRPr="00FF1C75">
        <w:t>Task</w:t>
      </w:r>
      <w:r>
        <w:t xml:space="preserve"> </w:t>
      </w:r>
      <w:r w:rsidR="001C0FFA">
        <w:t>1</w:t>
      </w:r>
    </w:p>
    <w:p w14:paraId="72AE5F02" w14:textId="4C69C0EF" w:rsidR="00C150AB" w:rsidRDefault="00C150AB" w:rsidP="0080355B">
      <w:pPr>
        <w:spacing w:after="120"/>
      </w:pPr>
      <w:r>
        <w:t>This task will consider how referential integrity is tested.</w:t>
      </w:r>
    </w:p>
    <w:p w14:paraId="1FD75216" w14:textId="6380573E" w:rsidR="00C150AB" w:rsidRDefault="00C150AB" w:rsidP="0080355B">
      <w:pPr>
        <w:pStyle w:val="ListParagraph"/>
        <w:numPr>
          <w:ilvl w:val="0"/>
          <w:numId w:val="28"/>
        </w:numPr>
        <w:spacing w:after="120"/>
        <w:ind w:left="426" w:hanging="426"/>
        <w:contextualSpacing w:val="0"/>
      </w:pPr>
      <w:r>
        <w:t>Open the file.</w:t>
      </w:r>
    </w:p>
    <w:p w14:paraId="3F294853" w14:textId="280605B0" w:rsidR="00C150AB" w:rsidRDefault="00C150AB" w:rsidP="0080355B">
      <w:pPr>
        <w:pStyle w:val="ListParagraph"/>
        <w:numPr>
          <w:ilvl w:val="0"/>
          <w:numId w:val="28"/>
        </w:numPr>
        <w:spacing w:after="120"/>
        <w:ind w:left="426" w:hanging="426"/>
        <w:contextualSpacing w:val="0"/>
      </w:pPr>
      <w:r>
        <w:t xml:space="preserve">Open the Students table. Notice that the </w:t>
      </w:r>
      <w:proofErr w:type="spellStart"/>
      <w:r>
        <w:t>StudentIDs</w:t>
      </w:r>
      <w:proofErr w:type="spellEnd"/>
      <w:r>
        <w:t xml:space="preserve"> are used from 1 to 20.</w:t>
      </w:r>
    </w:p>
    <w:p w14:paraId="6057737C" w14:textId="7B2B7668" w:rsidR="00C150AB" w:rsidRDefault="00C150AB" w:rsidP="0080355B">
      <w:pPr>
        <w:pStyle w:val="ListParagraph"/>
        <w:numPr>
          <w:ilvl w:val="0"/>
          <w:numId w:val="28"/>
        </w:numPr>
        <w:spacing w:after="120"/>
        <w:ind w:left="426" w:hanging="426"/>
        <w:contextualSpacing w:val="0"/>
      </w:pPr>
      <w:r>
        <w:t xml:space="preserve">Open the Clubs table. Notice that the </w:t>
      </w:r>
      <w:proofErr w:type="spellStart"/>
      <w:r>
        <w:t>ClubIDs</w:t>
      </w:r>
      <w:proofErr w:type="spellEnd"/>
      <w:r>
        <w:t xml:space="preserve"> are used from 1 to 10.</w:t>
      </w:r>
    </w:p>
    <w:p w14:paraId="0618F182" w14:textId="7D262DE8" w:rsidR="00C150AB" w:rsidRDefault="00C150AB" w:rsidP="0080355B">
      <w:pPr>
        <w:pStyle w:val="ListParagraph"/>
        <w:numPr>
          <w:ilvl w:val="0"/>
          <w:numId w:val="28"/>
        </w:numPr>
        <w:spacing w:after="120"/>
        <w:ind w:left="426" w:hanging="426"/>
        <w:contextualSpacing w:val="0"/>
      </w:pPr>
      <w:r>
        <w:t>Now open the Enrolments table.</w:t>
      </w:r>
    </w:p>
    <w:p w14:paraId="17903220" w14:textId="552E3D2A" w:rsidR="00C150AB" w:rsidRDefault="00C150AB" w:rsidP="0080355B">
      <w:pPr>
        <w:pStyle w:val="ListParagraph"/>
        <w:numPr>
          <w:ilvl w:val="0"/>
          <w:numId w:val="28"/>
        </w:numPr>
        <w:ind w:left="426" w:hanging="426"/>
        <w:contextualSpacing w:val="0"/>
      </w:pPr>
      <w:r>
        <w:t>Try adding new records to the Enrolments table that perform the following tests of referential integrity:</w:t>
      </w:r>
    </w:p>
    <w:tbl>
      <w:tblPr>
        <w:tblStyle w:val="PGTable1"/>
        <w:tblW w:w="0" w:type="auto"/>
        <w:tblInd w:w="425" w:type="dxa"/>
        <w:tblLook w:val="04A0" w:firstRow="1" w:lastRow="0" w:firstColumn="1" w:lastColumn="0" w:noHBand="0" w:noVBand="1"/>
      </w:tblPr>
      <w:tblGrid>
        <w:gridCol w:w="1023"/>
        <w:gridCol w:w="2151"/>
        <w:gridCol w:w="1562"/>
        <w:gridCol w:w="1471"/>
        <w:gridCol w:w="1434"/>
        <w:gridCol w:w="1109"/>
      </w:tblGrid>
      <w:tr w:rsidR="00106085" w14:paraId="3BA72EBD" w14:textId="07EFEEA5" w:rsidTr="008035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6" w:type="dxa"/>
            <w:shd w:val="clear" w:color="auto" w:fill="530849"/>
          </w:tcPr>
          <w:p w14:paraId="7C1E7747" w14:textId="31300886" w:rsidR="00106085" w:rsidRPr="0080355B" w:rsidRDefault="00106085" w:rsidP="0080355B">
            <w:pPr>
              <w:pStyle w:val="ListParagraph"/>
              <w:spacing w:after="120"/>
              <w:ind w:left="0"/>
              <w:contextualSpacing w:val="0"/>
              <w:rPr>
                <w:b/>
                <w:bCs/>
              </w:rPr>
            </w:pPr>
            <w:r w:rsidRPr="0080355B">
              <w:rPr>
                <w:rFonts w:asciiTheme="minorHAnsi" w:hAnsiTheme="minorHAnsi"/>
                <w:b/>
                <w:bCs/>
              </w:rPr>
              <w:t>Test number</w:t>
            </w:r>
          </w:p>
        </w:tc>
        <w:tc>
          <w:tcPr>
            <w:tcW w:w="2151" w:type="dxa"/>
            <w:shd w:val="clear" w:color="auto" w:fill="530849"/>
          </w:tcPr>
          <w:p w14:paraId="37D2DB66" w14:textId="51EAE185" w:rsidR="00106085" w:rsidRPr="0080355B" w:rsidRDefault="00106085" w:rsidP="0080355B">
            <w:pPr>
              <w:pStyle w:val="ListParagraph"/>
              <w:spacing w:after="120"/>
              <w:ind w:left="0"/>
              <w:contextualSpacing w:val="0"/>
              <w:rPr>
                <w:b/>
                <w:bCs/>
              </w:rPr>
            </w:pPr>
            <w:r w:rsidRPr="0080355B">
              <w:rPr>
                <w:b/>
                <w:bCs/>
              </w:rPr>
              <w:t>Test purpose</w:t>
            </w:r>
          </w:p>
        </w:tc>
        <w:tc>
          <w:tcPr>
            <w:tcW w:w="1562" w:type="dxa"/>
            <w:shd w:val="clear" w:color="auto" w:fill="530849"/>
          </w:tcPr>
          <w:p w14:paraId="3E89CC42" w14:textId="25794220" w:rsidR="00106085" w:rsidRPr="0080355B" w:rsidRDefault="00106085" w:rsidP="0080355B">
            <w:pPr>
              <w:pStyle w:val="ListParagraph"/>
              <w:spacing w:after="120"/>
              <w:ind w:left="0"/>
              <w:contextualSpacing w:val="0"/>
              <w:rPr>
                <w:b/>
                <w:bCs/>
              </w:rPr>
            </w:pPr>
            <w:r w:rsidRPr="0080355B">
              <w:rPr>
                <w:b/>
                <w:bCs/>
              </w:rPr>
              <w:t>Test</w:t>
            </w:r>
          </w:p>
        </w:tc>
        <w:tc>
          <w:tcPr>
            <w:tcW w:w="1471" w:type="dxa"/>
            <w:shd w:val="clear" w:color="auto" w:fill="530849"/>
          </w:tcPr>
          <w:p w14:paraId="2F37B498" w14:textId="0442F9AA" w:rsidR="00106085" w:rsidRPr="0080355B" w:rsidRDefault="00106085" w:rsidP="0080355B">
            <w:pPr>
              <w:pStyle w:val="ListParagraph"/>
              <w:spacing w:after="120"/>
              <w:ind w:left="0"/>
              <w:contextualSpacing w:val="0"/>
              <w:rPr>
                <w:b/>
                <w:bCs/>
              </w:rPr>
            </w:pPr>
            <w:r w:rsidRPr="0080355B">
              <w:rPr>
                <w:b/>
                <w:bCs/>
              </w:rPr>
              <w:t>Expected result</w:t>
            </w:r>
          </w:p>
        </w:tc>
        <w:tc>
          <w:tcPr>
            <w:tcW w:w="1434" w:type="dxa"/>
            <w:shd w:val="clear" w:color="auto" w:fill="530849"/>
          </w:tcPr>
          <w:p w14:paraId="0717EB36" w14:textId="6FF8B242" w:rsidR="00106085" w:rsidRPr="0080355B" w:rsidRDefault="00106085" w:rsidP="0080355B">
            <w:pPr>
              <w:pStyle w:val="ListParagraph"/>
              <w:spacing w:after="120"/>
              <w:ind w:left="0"/>
              <w:contextualSpacing w:val="0"/>
              <w:rPr>
                <w:b/>
                <w:bCs/>
              </w:rPr>
            </w:pPr>
            <w:r w:rsidRPr="0080355B">
              <w:rPr>
                <w:b/>
                <w:bCs/>
              </w:rPr>
              <w:t>Actual result</w:t>
            </w:r>
          </w:p>
        </w:tc>
        <w:tc>
          <w:tcPr>
            <w:tcW w:w="1048" w:type="dxa"/>
            <w:shd w:val="clear" w:color="auto" w:fill="530849"/>
          </w:tcPr>
          <w:p w14:paraId="1AA2E418" w14:textId="32554A88" w:rsidR="00106085" w:rsidRPr="0080355B" w:rsidRDefault="00106085" w:rsidP="0080355B">
            <w:pPr>
              <w:pStyle w:val="ListParagraph"/>
              <w:spacing w:after="120"/>
              <w:ind w:left="0"/>
              <w:contextualSpacing w:val="0"/>
              <w:rPr>
                <w:b/>
                <w:bCs/>
              </w:rPr>
            </w:pPr>
            <w:r w:rsidRPr="0080355B">
              <w:rPr>
                <w:b/>
                <w:bCs/>
              </w:rPr>
              <w:t>Pass/fail</w:t>
            </w:r>
          </w:p>
        </w:tc>
      </w:tr>
      <w:tr w:rsidR="00106085" w14:paraId="171BC16D" w14:textId="2FE716AB" w:rsidTr="00803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6" w:type="dxa"/>
          </w:tcPr>
          <w:p w14:paraId="17B8E460" w14:textId="539AA012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1</w:t>
            </w:r>
          </w:p>
        </w:tc>
        <w:tc>
          <w:tcPr>
            <w:tcW w:w="2151" w:type="dxa"/>
          </w:tcPr>
          <w:p w14:paraId="2B1DF6F1" w14:textId="3AC0CD9E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Check that the primary key cannot be altered.</w:t>
            </w:r>
          </w:p>
        </w:tc>
        <w:tc>
          <w:tcPr>
            <w:tcW w:w="1562" w:type="dxa"/>
          </w:tcPr>
          <w:p w14:paraId="1A1287F3" w14:textId="225CDC88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 xml:space="preserve">Alter </w:t>
            </w:r>
            <w:proofErr w:type="spellStart"/>
            <w:r>
              <w:t>EnrolmentID</w:t>
            </w:r>
            <w:proofErr w:type="spellEnd"/>
            <w:r>
              <w:t xml:space="preserve"> of record 40 to make it 41.</w:t>
            </w:r>
          </w:p>
        </w:tc>
        <w:tc>
          <w:tcPr>
            <w:tcW w:w="1471" w:type="dxa"/>
          </w:tcPr>
          <w:p w14:paraId="37973AA4" w14:textId="2825E473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Rejected.</w:t>
            </w:r>
          </w:p>
        </w:tc>
        <w:tc>
          <w:tcPr>
            <w:tcW w:w="1434" w:type="dxa"/>
          </w:tcPr>
          <w:p w14:paraId="3FB17D2B" w14:textId="2D893D52" w:rsidR="00106085" w:rsidRPr="00045EF9" w:rsidRDefault="00106085" w:rsidP="0080355B">
            <w:pPr>
              <w:pStyle w:val="ListParagraph"/>
              <w:spacing w:before="0" w:after="120"/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1048" w:type="dxa"/>
          </w:tcPr>
          <w:p w14:paraId="4F5D581D" w14:textId="19A7CBC1" w:rsidR="00106085" w:rsidRPr="00045EF9" w:rsidRDefault="00106085" w:rsidP="0080355B">
            <w:pPr>
              <w:pStyle w:val="ListParagraph"/>
              <w:spacing w:before="0" w:after="120"/>
              <w:ind w:left="0"/>
              <w:contextualSpacing w:val="0"/>
              <w:rPr>
                <w:color w:val="000000" w:themeColor="text1"/>
              </w:rPr>
            </w:pPr>
          </w:p>
        </w:tc>
      </w:tr>
      <w:tr w:rsidR="00106085" w14:paraId="3BB5F23B" w14:textId="56C99D3A" w:rsidTr="00803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6" w:type="dxa"/>
          </w:tcPr>
          <w:p w14:paraId="21F6A876" w14:textId="0843CFDC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2</w:t>
            </w:r>
          </w:p>
        </w:tc>
        <w:tc>
          <w:tcPr>
            <w:tcW w:w="2151" w:type="dxa"/>
          </w:tcPr>
          <w:p w14:paraId="0EA96B18" w14:textId="2F207A9D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Check that StudentID cannot refer to a Student record that doesn’t exist.</w:t>
            </w:r>
          </w:p>
        </w:tc>
        <w:tc>
          <w:tcPr>
            <w:tcW w:w="1562" w:type="dxa"/>
          </w:tcPr>
          <w:p w14:paraId="147E425A" w14:textId="789390C3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 xml:space="preserve">For the record with </w:t>
            </w:r>
            <w:proofErr w:type="spellStart"/>
            <w:r>
              <w:t>EnrolmentID</w:t>
            </w:r>
            <w:proofErr w:type="spellEnd"/>
            <w:r>
              <w:t xml:space="preserve"> 40, try altering StudentID to 21.</w:t>
            </w:r>
          </w:p>
        </w:tc>
        <w:tc>
          <w:tcPr>
            <w:tcW w:w="1471" w:type="dxa"/>
          </w:tcPr>
          <w:p w14:paraId="4AC426E0" w14:textId="2EA1F664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Rejected.</w:t>
            </w:r>
          </w:p>
        </w:tc>
        <w:tc>
          <w:tcPr>
            <w:tcW w:w="1434" w:type="dxa"/>
          </w:tcPr>
          <w:p w14:paraId="62143158" w14:textId="7A4EAB42" w:rsidR="00106085" w:rsidRPr="00045EF9" w:rsidRDefault="00106085" w:rsidP="0080355B">
            <w:pPr>
              <w:pStyle w:val="ListParagraph"/>
              <w:spacing w:before="0" w:after="120"/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1048" w:type="dxa"/>
          </w:tcPr>
          <w:p w14:paraId="0FA1ACB7" w14:textId="05024FC7" w:rsidR="00106085" w:rsidRPr="00045EF9" w:rsidRDefault="00106085" w:rsidP="0080355B">
            <w:pPr>
              <w:pStyle w:val="ListParagraph"/>
              <w:spacing w:before="0" w:after="120"/>
              <w:ind w:left="0"/>
              <w:contextualSpacing w:val="0"/>
              <w:rPr>
                <w:color w:val="000000" w:themeColor="text1"/>
              </w:rPr>
            </w:pPr>
          </w:p>
        </w:tc>
      </w:tr>
      <w:tr w:rsidR="00106085" w14:paraId="27D891A2" w14:textId="7899DA43" w:rsidTr="00803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6" w:type="dxa"/>
          </w:tcPr>
          <w:p w14:paraId="3B765B4D" w14:textId="3A57CB5E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3</w:t>
            </w:r>
          </w:p>
        </w:tc>
        <w:tc>
          <w:tcPr>
            <w:tcW w:w="2151" w:type="dxa"/>
          </w:tcPr>
          <w:p w14:paraId="46996E2B" w14:textId="494BA5EE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 xml:space="preserve">Check that </w:t>
            </w:r>
            <w:proofErr w:type="spellStart"/>
            <w:r>
              <w:t>ClubID</w:t>
            </w:r>
            <w:proofErr w:type="spellEnd"/>
            <w:r>
              <w:t xml:space="preserve"> cannot refer to a Clubs record that doesn’t exist.</w:t>
            </w:r>
          </w:p>
        </w:tc>
        <w:tc>
          <w:tcPr>
            <w:tcW w:w="1562" w:type="dxa"/>
          </w:tcPr>
          <w:p w14:paraId="07242F42" w14:textId="26008D5D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 xml:space="preserve">Try changing the </w:t>
            </w:r>
            <w:proofErr w:type="spellStart"/>
            <w:r>
              <w:t>ClubID</w:t>
            </w:r>
            <w:proofErr w:type="spellEnd"/>
            <w:r>
              <w:t xml:space="preserve"> to 11.</w:t>
            </w:r>
          </w:p>
        </w:tc>
        <w:tc>
          <w:tcPr>
            <w:tcW w:w="1471" w:type="dxa"/>
          </w:tcPr>
          <w:p w14:paraId="12359CF8" w14:textId="02D13042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Rejected.</w:t>
            </w:r>
          </w:p>
        </w:tc>
        <w:tc>
          <w:tcPr>
            <w:tcW w:w="1434" w:type="dxa"/>
          </w:tcPr>
          <w:p w14:paraId="2DD38D18" w14:textId="511EEE46" w:rsidR="00106085" w:rsidRPr="00045EF9" w:rsidRDefault="00106085" w:rsidP="0080355B">
            <w:pPr>
              <w:pStyle w:val="ListParagraph"/>
              <w:spacing w:before="0" w:after="120"/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1048" w:type="dxa"/>
          </w:tcPr>
          <w:p w14:paraId="4157460F" w14:textId="370CFAA3" w:rsidR="00106085" w:rsidRPr="00045EF9" w:rsidRDefault="00106085" w:rsidP="0080355B">
            <w:pPr>
              <w:pStyle w:val="ListParagraph"/>
              <w:spacing w:before="0" w:after="120"/>
              <w:ind w:left="0"/>
              <w:contextualSpacing w:val="0"/>
              <w:rPr>
                <w:color w:val="000000" w:themeColor="text1"/>
              </w:rPr>
            </w:pPr>
          </w:p>
        </w:tc>
      </w:tr>
      <w:tr w:rsidR="00106085" w14:paraId="357C1ECF" w14:textId="2E279FD9" w:rsidTr="00803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6" w:type="dxa"/>
          </w:tcPr>
          <w:p w14:paraId="16180186" w14:textId="75B6ABDC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4</w:t>
            </w:r>
          </w:p>
        </w:tc>
        <w:tc>
          <w:tcPr>
            <w:tcW w:w="2151" w:type="dxa"/>
          </w:tcPr>
          <w:p w14:paraId="31FF36EA" w14:textId="293C2B29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 xml:space="preserve">Check that new records correctly have a unique </w:t>
            </w:r>
            <w:proofErr w:type="spellStart"/>
            <w:r>
              <w:t>EnrolmentID</w:t>
            </w:r>
            <w:proofErr w:type="spellEnd"/>
            <w:r>
              <w:t xml:space="preserve"> assigned.</w:t>
            </w:r>
          </w:p>
        </w:tc>
        <w:tc>
          <w:tcPr>
            <w:tcW w:w="1562" w:type="dxa"/>
          </w:tcPr>
          <w:p w14:paraId="26EA828E" w14:textId="03825749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Try adding a new record.</w:t>
            </w:r>
          </w:p>
        </w:tc>
        <w:tc>
          <w:tcPr>
            <w:tcW w:w="1471" w:type="dxa"/>
          </w:tcPr>
          <w:p w14:paraId="0D9F495F" w14:textId="06DC1F9F" w:rsidR="00106085" w:rsidRDefault="00106085" w:rsidP="0080355B">
            <w:pPr>
              <w:pStyle w:val="ListParagraph"/>
              <w:spacing w:before="0" w:after="120"/>
              <w:ind w:left="0"/>
              <w:contextualSpacing w:val="0"/>
            </w:pPr>
            <w:r>
              <w:t>A unique number is created, typically in sequence.</w:t>
            </w:r>
          </w:p>
        </w:tc>
        <w:tc>
          <w:tcPr>
            <w:tcW w:w="1434" w:type="dxa"/>
          </w:tcPr>
          <w:p w14:paraId="32CE7570" w14:textId="0318BAA1" w:rsidR="00106085" w:rsidRPr="00045EF9" w:rsidRDefault="00106085" w:rsidP="0080355B">
            <w:pPr>
              <w:pStyle w:val="ListParagraph"/>
              <w:spacing w:before="0" w:after="120"/>
              <w:ind w:left="0"/>
              <w:contextualSpacing w:val="0"/>
              <w:rPr>
                <w:color w:val="000000" w:themeColor="text1"/>
              </w:rPr>
            </w:pPr>
          </w:p>
        </w:tc>
        <w:tc>
          <w:tcPr>
            <w:tcW w:w="1048" w:type="dxa"/>
          </w:tcPr>
          <w:p w14:paraId="412C2172" w14:textId="2AA7D164" w:rsidR="00106085" w:rsidRPr="00045EF9" w:rsidRDefault="00106085" w:rsidP="0080355B">
            <w:pPr>
              <w:pStyle w:val="ListParagraph"/>
              <w:spacing w:before="0" w:after="120"/>
              <w:ind w:left="0"/>
              <w:contextualSpacing w:val="0"/>
              <w:rPr>
                <w:color w:val="000000" w:themeColor="text1"/>
              </w:rPr>
            </w:pPr>
          </w:p>
        </w:tc>
      </w:tr>
    </w:tbl>
    <w:p w14:paraId="729E202B" w14:textId="77777777" w:rsidR="00940995" w:rsidRDefault="00940995" w:rsidP="0080355B">
      <w:pPr>
        <w:spacing w:before="0" w:after="160" w:line="259" w:lineRule="auto"/>
      </w:pPr>
      <w:r>
        <w:br w:type="page"/>
      </w:r>
    </w:p>
    <w:p w14:paraId="732B88C3" w14:textId="237C0500" w:rsidR="00106085" w:rsidRPr="00940995" w:rsidRDefault="00940995" w:rsidP="0080355B">
      <w:pPr>
        <w:spacing w:after="120"/>
        <w:rPr>
          <w:b/>
          <w:bCs/>
          <w:sz w:val="28"/>
          <w:szCs w:val="28"/>
        </w:rPr>
      </w:pPr>
      <w:r w:rsidRPr="00940995">
        <w:rPr>
          <w:b/>
          <w:bCs/>
          <w:sz w:val="28"/>
          <w:szCs w:val="28"/>
        </w:rPr>
        <w:lastRenderedPageBreak/>
        <w:t>Task 2</w:t>
      </w:r>
    </w:p>
    <w:p w14:paraId="7C755EEA" w14:textId="44397247" w:rsidR="00940995" w:rsidRDefault="00940995" w:rsidP="0080355B">
      <w:pPr>
        <w:spacing w:after="120"/>
      </w:pPr>
      <w:r>
        <w:t>This task will test the Students and Enrolments tables further.</w:t>
      </w:r>
    </w:p>
    <w:p w14:paraId="0E88A2D0" w14:textId="74C9707A" w:rsidR="00940995" w:rsidRDefault="00940995" w:rsidP="0080355B">
      <w:pPr>
        <w:pStyle w:val="ListParagraph"/>
        <w:numPr>
          <w:ilvl w:val="0"/>
          <w:numId w:val="30"/>
        </w:numPr>
        <w:spacing w:after="120"/>
        <w:ind w:left="426" w:hanging="426"/>
        <w:contextualSpacing w:val="0"/>
      </w:pPr>
      <w:r>
        <w:t>Complete the following test table.</w:t>
      </w:r>
    </w:p>
    <w:p w14:paraId="3BC0773E" w14:textId="2F1E3583" w:rsidR="00940995" w:rsidRPr="00940995" w:rsidRDefault="00940995" w:rsidP="0080355B">
      <w:pPr>
        <w:rPr>
          <w:b/>
          <w:bCs/>
          <w:i/>
          <w:iCs/>
        </w:rPr>
      </w:pPr>
      <w:r w:rsidRPr="00940995">
        <w:rPr>
          <w:b/>
          <w:bCs/>
          <w:i/>
          <w:iCs/>
        </w:rPr>
        <w:t>Students table</w:t>
      </w:r>
    </w:p>
    <w:tbl>
      <w:tblPr>
        <w:tblStyle w:val="PGTable1"/>
        <w:tblW w:w="0" w:type="auto"/>
        <w:tblLook w:val="04A0" w:firstRow="1" w:lastRow="0" w:firstColumn="1" w:lastColumn="0" w:noHBand="0" w:noVBand="1"/>
      </w:tblPr>
      <w:tblGrid>
        <w:gridCol w:w="1023"/>
        <w:gridCol w:w="1673"/>
        <w:gridCol w:w="1331"/>
        <w:gridCol w:w="1323"/>
        <w:gridCol w:w="1331"/>
        <w:gridCol w:w="1324"/>
        <w:gridCol w:w="1329"/>
      </w:tblGrid>
      <w:tr w:rsidR="00C150AB" w14:paraId="3710A2E8" w14:textId="77777777" w:rsidTr="008035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3" w:type="dxa"/>
            <w:shd w:val="clear" w:color="auto" w:fill="530849"/>
          </w:tcPr>
          <w:p w14:paraId="71CF0B77" w14:textId="77777777" w:rsidR="00C150AB" w:rsidRPr="0080355B" w:rsidRDefault="00C150AB" w:rsidP="0080355B">
            <w:pPr>
              <w:rPr>
                <w:b/>
                <w:bCs/>
              </w:rPr>
            </w:pPr>
            <w:r w:rsidRPr="0080355B">
              <w:rPr>
                <w:rFonts w:asciiTheme="minorHAnsi" w:hAnsiTheme="minorHAnsi"/>
                <w:b/>
                <w:bCs/>
              </w:rPr>
              <w:t>Test number</w:t>
            </w:r>
          </w:p>
        </w:tc>
        <w:tc>
          <w:tcPr>
            <w:tcW w:w="1683" w:type="dxa"/>
            <w:shd w:val="clear" w:color="auto" w:fill="530849"/>
          </w:tcPr>
          <w:p w14:paraId="2EF7D2A3" w14:textId="77777777" w:rsidR="00C150AB" w:rsidRPr="0080355B" w:rsidRDefault="00C150AB" w:rsidP="0080355B">
            <w:pPr>
              <w:rPr>
                <w:b/>
                <w:bCs/>
              </w:rPr>
            </w:pPr>
            <w:r w:rsidRPr="0080355B">
              <w:rPr>
                <w:b/>
                <w:bCs/>
              </w:rPr>
              <w:t>Test purpose</w:t>
            </w:r>
          </w:p>
        </w:tc>
        <w:tc>
          <w:tcPr>
            <w:tcW w:w="1333" w:type="dxa"/>
            <w:shd w:val="clear" w:color="auto" w:fill="530849"/>
          </w:tcPr>
          <w:p w14:paraId="74587B2C" w14:textId="77777777" w:rsidR="00C150AB" w:rsidRPr="0080355B" w:rsidRDefault="00C150AB" w:rsidP="0080355B">
            <w:pPr>
              <w:rPr>
                <w:b/>
                <w:bCs/>
              </w:rPr>
            </w:pPr>
            <w:r w:rsidRPr="0080355B">
              <w:rPr>
                <w:b/>
                <w:bCs/>
              </w:rPr>
              <w:t>Test type</w:t>
            </w:r>
          </w:p>
        </w:tc>
        <w:tc>
          <w:tcPr>
            <w:tcW w:w="1333" w:type="dxa"/>
            <w:shd w:val="clear" w:color="auto" w:fill="530849"/>
          </w:tcPr>
          <w:p w14:paraId="017A3D86" w14:textId="77777777" w:rsidR="00C150AB" w:rsidRPr="0080355B" w:rsidRDefault="00C150AB" w:rsidP="0080355B">
            <w:pPr>
              <w:rPr>
                <w:b/>
                <w:bCs/>
              </w:rPr>
            </w:pPr>
            <w:r w:rsidRPr="0080355B">
              <w:rPr>
                <w:b/>
                <w:bCs/>
              </w:rPr>
              <w:t>Test data</w:t>
            </w:r>
          </w:p>
        </w:tc>
        <w:tc>
          <w:tcPr>
            <w:tcW w:w="1334" w:type="dxa"/>
            <w:shd w:val="clear" w:color="auto" w:fill="530849"/>
          </w:tcPr>
          <w:p w14:paraId="4996FEF1" w14:textId="77777777" w:rsidR="00C150AB" w:rsidRPr="0080355B" w:rsidRDefault="00C150AB" w:rsidP="0080355B">
            <w:pPr>
              <w:rPr>
                <w:b/>
                <w:bCs/>
              </w:rPr>
            </w:pPr>
            <w:r w:rsidRPr="0080355B">
              <w:rPr>
                <w:b/>
                <w:bCs/>
              </w:rPr>
              <w:t>Expected result</w:t>
            </w:r>
          </w:p>
        </w:tc>
        <w:tc>
          <w:tcPr>
            <w:tcW w:w="1334" w:type="dxa"/>
            <w:shd w:val="clear" w:color="auto" w:fill="530849"/>
          </w:tcPr>
          <w:p w14:paraId="40BF4569" w14:textId="77777777" w:rsidR="00C150AB" w:rsidRPr="0080355B" w:rsidRDefault="00C150AB" w:rsidP="0080355B">
            <w:pPr>
              <w:rPr>
                <w:b/>
                <w:bCs/>
              </w:rPr>
            </w:pPr>
            <w:r w:rsidRPr="0080355B">
              <w:rPr>
                <w:b/>
                <w:bCs/>
              </w:rPr>
              <w:t>Actual result</w:t>
            </w:r>
          </w:p>
        </w:tc>
        <w:tc>
          <w:tcPr>
            <w:tcW w:w="1334" w:type="dxa"/>
            <w:shd w:val="clear" w:color="auto" w:fill="530849"/>
          </w:tcPr>
          <w:p w14:paraId="04D694A1" w14:textId="4243BC83" w:rsidR="00C150AB" w:rsidRPr="0080355B" w:rsidRDefault="00940995" w:rsidP="0080355B">
            <w:pPr>
              <w:rPr>
                <w:b/>
                <w:bCs/>
              </w:rPr>
            </w:pPr>
            <w:r w:rsidRPr="0080355B">
              <w:rPr>
                <w:b/>
                <w:bCs/>
              </w:rPr>
              <w:t>Pass/fail</w:t>
            </w:r>
          </w:p>
        </w:tc>
      </w:tr>
      <w:tr w:rsidR="00C150AB" w14:paraId="328CCD40" w14:textId="77777777" w:rsidTr="00875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3" w:type="dxa"/>
          </w:tcPr>
          <w:p w14:paraId="14465D86" w14:textId="77777777" w:rsidR="00C150AB" w:rsidRDefault="00C150AB" w:rsidP="0080355B">
            <w:r>
              <w:t>1</w:t>
            </w:r>
          </w:p>
        </w:tc>
        <w:tc>
          <w:tcPr>
            <w:tcW w:w="1683" w:type="dxa"/>
          </w:tcPr>
          <w:p w14:paraId="6A7E9CD8" w14:textId="5893EB1A" w:rsidR="00C150AB" w:rsidRDefault="00940995" w:rsidP="0080355B">
            <w:r>
              <w:t>Test the year group validation.</w:t>
            </w:r>
          </w:p>
        </w:tc>
        <w:tc>
          <w:tcPr>
            <w:tcW w:w="1333" w:type="dxa"/>
          </w:tcPr>
          <w:p w14:paraId="1653E908" w14:textId="3D8CE261" w:rsidR="00C150AB" w:rsidRDefault="00940995" w:rsidP="0080355B">
            <w:r>
              <w:t>Boundary (upper, valid)</w:t>
            </w:r>
          </w:p>
        </w:tc>
        <w:tc>
          <w:tcPr>
            <w:tcW w:w="1333" w:type="dxa"/>
          </w:tcPr>
          <w:p w14:paraId="2C1F943A" w14:textId="7A45ED43" w:rsidR="00C150AB" w:rsidRDefault="00940995" w:rsidP="0080355B">
            <w:r>
              <w:t>13</w:t>
            </w:r>
          </w:p>
        </w:tc>
        <w:tc>
          <w:tcPr>
            <w:tcW w:w="1334" w:type="dxa"/>
          </w:tcPr>
          <w:p w14:paraId="52863103" w14:textId="7159C629" w:rsidR="00C150AB" w:rsidRPr="00045EF9" w:rsidRDefault="00C150AB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011325EC" w14:textId="63B9FE33" w:rsidR="00C150AB" w:rsidRPr="00045EF9" w:rsidRDefault="00C150AB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56A27C71" w14:textId="70937344" w:rsidR="00C150AB" w:rsidRPr="00045EF9" w:rsidRDefault="00C150AB" w:rsidP="0080355B">
            <w:pPr>
              <w:rPr>
                <w:color w:val="000000" w:themeColor="text1"/>
              </w:rPr>
            </w:pPr>
          </w:p>
        </w:tc>
      </w:tr>
      <w:tr w:rsidR="00C150AB" w14:paraId="52DBD1AC" w14:textId="77777777" w:rsidTr="008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83" w:type="dxa"/>
          </w:tcPr>
          <w:p w14:paraId="5EAAD927" w14:textId="77777777" w:rsidR="00C150AB" w:rsidRDefault="00C150AB" w:rsidP="0080355B">
            <w:r>
              <w:t>2</w:t>
            </w:r>
          </w:p>
        </w:tc>
        <w:tc>
          <w:tcPr>
            <w:tcW w:w="1683" w:type="dxa"/>
          </w:tcPr>
          <w:p w14:paraId="5B59A341" w14:textId="25A58317" w:rsidR="00C150AB" w:rsidRDefault="00940995" w:rsidP="0080355B">
            <w:r>
              <w:t>Test the year group validation.</w:t>
            </w:r>
          </w:p>
        </w:tc>
        <w:tc>
          <w:tcPr>
            <w:tcW w:w="1333" w:type="dxa"/>
          </w:tcPr>
          <w:p w14:paraId="18D8D8A5" w14:textId="019CA0FA" w:rsidR="00C150AB" w:rsidRDefault="00940995" w:rsidP="0080355B">
            <w:r>
              <w:t>Boundary (lower, valid)</w:t>
            </w:r>
          </w:p>
        </w:tc>
        <w:tc>
          <w:tcPr>
            <w:tcW w:w="1333" w:type="dxa"/>
          </w:tcPr>
          <w:p w14:paraId="51FBF839" w14:textId="70D83876" w:rsidR="00C150AB" w:rsidRDefault="00940995" w:rsidP="0080355B">
            <w:r>
              <w:t>7</w:t>
            </w:r>
          </w:p>
        </w:tc>
        <w:tc>
          <w:tcPr>
            <w:tcW w:w="1334" w:type="dxa"/>
          </w:tcPr>
          <w:p w14:paraId="4A6E8B15" w14:textId="3EFEC60B" w:rsidR="00C150AB" w:rsidRPr="00045EF9" w:rsidRDefault="00C150AB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0DDA7F72" w14:textId="4A050E34" w:rsidR="00C150AB" w:rsidRPr="00045EF9" w:rsidRDefault="00C150AB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1257F196" w14:textId="1C1418B8" w:rsidR="00C150AB" w:rsidRPr="00045EF9" w:rsidRDefault="00C150AB" w:rsidP="0080355B">
            <w:pPr>
              <w:rPr>
                <w:color w:val="000000" w:themeColor="text1"/>
              </w:rPr>
            </w:pPr>
          </w:p>
        </w:tc>
      </w:tr>
      <w:tr w:rsidR="00C150AB" w14:paraId="54C96E81" w14:textId="77777777" w:rsidTr="00875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3" w:type="dxa"/>
          </w:tcPr>
          <w:p w14:paraId="56078694" w14:textId="77777777" w:rsidR="00C150AB" w:rsidRDefault="00C150AB" w:rsidP="0080355B">
            <w:r>
              <w:t>3</w:t>
            </w:r>
          </w:p>
        </w:tc>
        <w:tc>
          <w:tcPr>
            <w:tcW w:w="1683" w:type="dxa"/>
          </w:tcPr>
          <w:p w14:paraId="79C2C676" w14:textId="3EC67E58" w:rsidR="00C150AB" w:rsidRDefault="00940995" w:rsidP="0080355B">
            <w:r>
              <w:t>Test the year group validation.</w:t>
            </w:r>
          </w:p>
        </w:tc>
        <w:tc>
          <w:tcPr>
            <w:tcW w:w="1333" w:type="dxa"/>
          </w:tcPr>
          <w:p w14:paraId="40448FE2" w14:textId="6E9D1997" w:rsidR="00C150AB" w:rsidRDefault="00940995" w:rsidP="0080355B">
            <w:r>
              <w:t>Boundary (lower, invalid)</w:t>
            </w:r>
          </w:p>
        </w:tc>
        <w:tc>
          <w:tcPr>
            <w:tcW w:w="1333" w:type="dxa"/>
          </w:tcPr>
          <w:p w14:paraId="2150A40D" w14:textId="1BEBB0E4" w:rsidR="00C150AB" w:rsidRDefault="00940995" w:rsidP="0080355B">
            <w:r>
              <w:t>6</w:t>
            </w:r>
          </w:p>
        </w:tc>
        <w:tc>
          <w:tcPr>
            <w:tcW w:w="1334" w:type="dxa"/>
          </w:tcPr>
          <w:p w14:paraId="2DB23D1F" w14:textId="312D47DF" w:rsidR="00C150AB" w:rsidRPr="00045EF9" w:rsidRDefault="00C150AB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29DFA328" w14:textId="5FBEAE30" w:rsidR="00C150AB" w:rsidRPr="00045EF9" w:rsidRDefault="00C150AB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038307A8" w14:textId="4F007614" w:rsidR="00C150AB" w:rsidRPr="00045EF9" w:rsidRDefault="00C150AB" w:rsidP="0080355B">
            <w:pPr>
              <w:rPr>
                <w:color w:val="000000" w:themeColor="text1"/>
              </w:rPr>
            </w:pPr>
          </w:p>
        </w:tc>
      </w:tr>
      <w:tr w:rsidR="00940995" w14:paraId="366E35C4" w14:textId="77777777" w:rsidTr="008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83" w:type="dxa"/>
          </w:tcPr>
          <w:p w14:paraId="4042256B" w14:textId="2C6C9955" w:rsidR="00940995" w:rsidRDefault="00940995" w:rsidP="0080355B">
            <w:r>
              <w:t>4</w:t>
            </w:r>
          </w:p>
        </w:tc>
        <w:tc>
          <w:tcPr>
            <w:tcW w:w="1683" w:type="dxa"/>
          </w:tcPr>
          <w:p w14:paraId="44A26398" w14:textId="628F03F5" w:rsidR="00940995" w:rsidRDefault="00940995" w:rsidP="0080355B">
            <w:r>
              <w:t>Test the year group validation.</w:t>
            </w:r>
          </w:p>
        </w:tc>
        <w:tc>
          <w:tcPr>
            <w:tcW w:w="1333" w:type="dxa"/>
          </w:tcPr>
          <w:p w14:paraId="24D3A360" w14:textId="2CAB55B6" w:rsidR="00940995" w:rsidRDefault="00940995" w:rsidP="0080355B">
            <w:r>
              <w:t>Boundary (upper, invalid)</w:t>
            </w:r>
          </w:p>
        </w:tc>
        <w:tc>
          <w:tcPr>
            <w:tcW w:w="1333" w:type="dxa"/>
          </w:tcPr>
          <w:p w14:paraId="662F5597" w14:textId="68E1E5F5" w:rsidR="00940995" w:rsidRDefault="00940995" w:rsidP="0080355B">
            <w:r>
              <w:t>14</w:t>
            </w:r>
          </w:p>
        </w:tc>
        <w:tc>
          <w:tcPr>
            <w:tcW w:w="1334" w:type="dxa"/>
          </w:tcPr>
          <w:p w14:paraId="40F37924" w14:textId="6ACF8BD4" w:rsidR="00940995" w:rsidRPr="00045EF9" w:rsidRDefault="00940995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577B3A82" w14:textId="5ABB9EFF" w:rsidR="00940995" w:rsidRPr="00045EF9" w:rsidRDefault="00940995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2D8084AA" w14:textId="312B0716" w:rsidR="00940995" w:rsidRPr="00045EF9" w:rsidRDefault="00940995" w:rsidP="0080355B">
            <w:pPr>
              <w:rPr>
                <w:color w:val="000000" w:themeColor="text1"/>
              </w:rPr>
            </w:pPr>
          </w:p>
        </w:tc>
      </w:tr>
      <w:tr w:rsidR="00940995" w14:paraId="6F303ABE" w14:textId="77777777" w:rsidTr="00875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83" w:type="dxa"/>
          </w:tcPr>
          <w:p w14:paraId="60B854B5" w14:textId="331BE15F" w:rsidR="00940995" w:rsidRDefault="00940995" w:rsidP="0080355B">
            <w:r>
              <w:t>5</w:t>
            </w:r>
          </w:p>
        </w:tc>
        <w:tc>
          <w:tcPr>
            <w:tcW w:w="1683" w:type="dxa"/>
          </w:tcPr>
          <w:p w14:paraId="1A968AA2" w14:textId="318874EB" w:rsidR="00940995" w:rsidRDefault="00940995" w:rsidP="0080355B">
            <w:r>
              <w:t>Test the year group data type.</w:t>
            </w:r>
          </w:p>
        </w:tc>
        <w:tc>
          <w:tcPr>
            <w:tcW w:w="1333" w:type="dxa"/>
          </w:tcPr>
          <w:p w14:paraId="1C512B64" w14:textId="7012D815" w:rsidR="00940995" w:rsidRDefault="00940995" w:rsidP="0080355B">
            <w:r>
              <w:t>Erroneous data.</w:t>
            </w:r>
          </w:p>
        </w:tc>
        <w:tc>
          <w:tcPr>
            <w:tcW w:w="1333" w:type="dxa"/>
          </w:tcPr>
          <w:p w14:paraId="70FA5A31" w14:textId="453BCBA7" w:rsidR="00940995" w:rsidRDefault="00940995" w:rsidP="0080355B">
            <w:r>
              <w:t>Seven</w:t>
            </w:r>
          </w:p>
        </w:tc>
        <w:tc>
          <w:tcPr>
            <w:tcW w:w="1334" w:type="dxa"/>
          </w:tcPr>
          <w:p w14:paraId="4F62F2DA" w14:textId="0B5005A5" w:rsidR="00940995" w:rsidRPr="00045EF9" w:rsidRDefault="00940995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220B6226" w14:textId="689A8793" w:rsidR="00940995" w:rsidRPr="00045EF9" w:rsidRDefault="00940995" w:rsidP="0080355B">
            <w:pPr>
              <w:rPr>
                <w:color w:val="000000" w:themeColor="text1"/>
              </w:rPr>
            </w:pPr>
          </w:p>
        </w:tc>
        <w:tc>
          <w:tcPr>
            <w:tcW w:w="1334" w:type="dxa"/>
          </w:tcPr>
          <w:p w14:paraId="29C11430" w14:textId="37343323" w:rsidR="00940995" w:rsidRPr="00045EF9" w:rsidRDefault="00940995" w:rsidP="0080355B">
            <w:pPr>
              <w:rPr>
                <w:color w:val="000000" w:themeColor="text1"/>
              </w:rPr>
            </w:pPr>
          </w:p>
        </w:tc>
      </w:tr>
    </w:tbl>
    <w:p w14:paraId="410089BA" w14:textId="77777777" w:rsidR="0080355B" w:rsidRDefault="00733284" w:rsidP="0080355B">
      <w:pPr>
        <w:pStyle w:val="ListParagraph"/>
        <w:numPr>
          <w:ilvl w:val="0"/>
          <w:numId w:val="30"/>
        </w:numPr>
        <w:spacing w:before="240" w:after="120"/>
        <w:ind w:left="426" w:hanging="426"/>
        <w:contextualSpacing w:val="0"/>
      </w:pPr>
      <w:r>
        <w:t>Test tables usually have an ‘action taken’ column.</w:t>
      </w:r>
    </w:p>
    <w:p w14:paraId="35EBEE4A" w14:textId="17F54C5B" w:rsidR="0080355B" w:rsidRPr="00045EF9" w:rsidRDefault="00733284" w:rsidP="0080355B">
      <w:pPr>
        <w:pStyle w:val="ListParagraph"/>
        <w:spacing w:after="120"/>
        <w:ind w:left="426"/>
        <w:contextualSpacing w:val="0"/>
        <w:rPr>
          <w:color w:val="000000" w:themeColor="text1"/>
        </w:rPr>
      </w:pPr>
      <w:r w:rsidRPr="00045EF9">
        <w:rPr>
          <w:color w:val="000000" w:themeColor="text1"/>
        </w:rPr>
        <w:t xml:space="preserve">Give the action that will need to be taken to fix any tests that failed in part </w:t>
      </w:r>
      <w:r w:rsidR="00045EF9" w:rsidRPr="00045EF9">
        <w:rPr>
          <w:color w:val="000000" w:themeColor="text1"/>
        </w:rPr>
        <w:t>(</w:t>
      </w:r>
      <w:r w:rsidRPr="00045EF9">
        <w:rPr>
          <w:color w:val="000000" w:themeColor="text1"/>
        </w:rPr>
        <w:t>a).</w:t>
      </w:r>
    </w:p>
    <w:p w14:paraId="40B48135" w14:textId="77777777" w:rsidR="00045EF9" w:rsidRDefault="00045EF9" w:rsidP="00045EF9">
      <w:pPr>
        <w:pStyle w:val="PGAnswerLines"/>
      </w:pPr>
    </w:p>
    <w:p w14:paraId="494F44D1" w14:textId="77777777" w:rsidR="00045EF9" w:rsidRDefault="00045EF9" w:rsidP="00045EF9">
      <w:pPr>
        <w:pStyle w:val="PGAnswerLines"/>
      </w:pPr>
    </w:p>
    <w:p w14:paraId="578FA4D1" w14:textId="77777777" w:rsidR="00045EF9" w:rsidRDefault="00045EF9" w:rsidP="00045EF9">
      <w:pPr>
        <w:pStyle w:val="PGAnswerLines"/>
      </w:pPr>
    </w:p>
    <w:p w14:paraId="30CCBB55" w14:textId="77777777" w:rsidR="00045EF9" w:rsidRDefault="00045EF9" w:rsidP="00045EF9">
      <w:pPr>
        <w:pStyle w:val="PGAnswerLines"/>
      </w:pPr>
    </w:p>
    <w:p w14:paraId="385B19FC" w14:textId="77777777" w:rsidR="00045EF9" w:rsidRDefault="00045EF9" w:rsidP="00045EF9">
      <w:pPr>
        <w:pStyle w:val="PGAnswerLines"/>
      </w:pPr>
    </w:p>
    <w:p w14:paraId="3CD826A3" w14:textId="5749AE67" w:rsidR="001020FC" w:rsidRDefault="001020FC" w:rsidP="0080355B">
      <w:pPr>
        <w:spacing w:before="0" w:after="120" w:line="259" w:lineRule="auto"/>
      </w:pPr>
      <w:r>
        <w:br w:type="page"/>
      </w:r>
    </w:p>
    <w:p w14:paraId="06037302" w14:textId="1DF72BDE" w:rsidR="001C0FFA" w:rsidRDefault="001C0FFA" w:rsidP="0080355B">
      <w:pPr>
        <w:pStyle w:val="PGTaskTitle"/>
      </w:pPr>
      <w:r w:rsidRPr="00FF1C75">
        <w:lastRenderedPageBreak/>
        <w:t>Task</w:t>
      </w:r>
      <w:r>
        <w:t xml:space="preserve"> </w:t>
      </w:r>
      <w:r w:rsidR="00940995">
        <w:t>3</w:t>
      </w:r>
    </w:p>
    <w:p w14:paraId="576ACF50" w14:textId="3758D6F0" w:rsidR="00CE516F" w:rsidRDefault="0042371D" w:rsidP="0080355B">
      <w:pPr>
        <w:pStyle w:val="PGQuestion-toplevel"/>
        <w:numPr>
          <w:ilvl w:val="0"/>
          <w:numId w:val="31"/>
        </w:numPr>
      </w:pPr>
      <w:r>
        <w:t>One type of Access object is a table. List the other Access objects that need to be tested as part of object testing.</w:t>
      </w:r>
    </w:p>
    <w:p w14:paraId="448CFF53" w14:textId="77777777" w:rsidR="00045EF9" w:rsidRDefault="00045EF9" w:rsidP="00045EF9">
      <w:pPr>
        <w:pStyle w:val="PGAnswerLines"/>
        <w:ind w:left="28"/>
      </w:pPr>
    </w:p>
    <w:p w14:paraId="702BEA97" w14:textId="77777777" w:rsidR="00045EF9" w:rsidRDefault="00045EF9" w:rsidP="00045EF9">
      <w:pPr>
        <w:pStyle w:val="PGAnswerLines"/>
        <w:ind w:left="28"/>
      </w:pPr>
    </w:p>
    <w:p w14:paraId="5FD3A215" w14:textId="77777777" w:rsidR="00045EF9" w:rsidRDefault="00045EF9" w:rsidP="00045EF9">
      <w:pPr>
        <w:pStyle w:val="PGAnswerLines"/>
        <w:ind w:left="28"/>
      </w:pPr>
    </w:p>
    <w:p w14:paraId="54FDE9F4" w14:textId="77777777" w:rsidR="00045EF9" w:rsidRDefault="00045EF9" w:rsidP="00045EF9">
      <w:pPr>
        <w:pStyle w:val="PGAnswerLines"/>
        <w:ind w:left="28"/>
      </w:pPr>
    </w:p>
    <w:p w14:paraId="2C0505D1" w14:textId="77777777" w:rsidR="00045EF9" w:rsidRDefault="00045EF9" w:rsidP="00045EF9">
      <w:pPr>
        <w:pStyle w:val="PGAnswerLines"/>
        <w:ind w:left="28"/>
      </w:pPr>
    </w:p>
    <w:p w14:paraId="768D2054" w14:textId="08AC448A" w:rsidR="0042371D" w:rsidRDefault="0042371D" w:rsidP="0080355B">
      <w:pPr>
        <w:pStyle w:val="PGQuestion-toplevel"/>
        <w:numPr>
          <w:ilvl w:val="0"/>
          <w:numId w:val="31"/>
        </w:numPr>
      </w:pPr>
      <w:r>
        <w:t>This task will look at testing just one further Access Object.</w:t>
      </w:r>
    </w:p>
    <w:p w14:paraId="416FB1EF" w14:textId="2016ABF4" w:rsidR="0042371D" w:rsidRDefault="0042371D" w:rsidP="0080355B">
      <w:pPr>
        <w:pStyle w:val="PGQuestion-toplevel"/>
        <w:numPr>
          <w:ilvl w:val="0"/>
          <w:numId w:val="32"/>
        </w:numPr>
        <w:spacing w:after="240"/>
      </w:pPr>
      <w:r>
        <w:t>Load the School Clubs database.</w:t>
      </w:r>
    </w:p>
    <w:p w14:paraId="4F8D5966" w14:textId="7B7EFAC4" w:rsidR="0042371D" w:rsidRDefault="0042371D" w:rsidP="0080355B">
      <w:pPr>
        <w:pStyle w:val="PGQuestion-toplevel"/>
        <w:numPr>
          <w:ilvl w:val="0"/>
          <w:numId w:val="32"/>
        </w:numPr>
        <w:spacing w:after="240"/>
      </w:pPr>
      <w:r>
        <w:t>Open the Club attendance register.</w:t>
      </w:r>
    </w:p>
    <w:p w14:paraId="66FDC6F5" w14:textId="77777777" w:rsidR="0080355B" w:rsidRDefault="0042371D" w:rsidP="0080355B">
      <w:pPr>
        <w:pStyle w:val="PGQuestion-toplevel"/>
        <w:numPr>
          <w:ilvl w:val="0"/>
          <w:numId w:val="32"/>
        </w:numPr>
      </w:pPr>
      <w:r>
        <w:t>The register should show all the clubs</w:t>
      </w:r>
      <w:r w:rsidR="00A42CF0">
        <w:t xml:space="preserve"> </w:t>
      </w:r>
      <w:r>
        <w:t xml:space="preserve">that are available </w:t>
      </w:r>
      <w:r w:rsidR="00A42CF0">
        <w:t xml:space="preserve">(alphabetically) </w:t>
      </w:r>
      <w:r>
        <w:t xml:space="preserve">along with the </w:t>
      </w:r>
      <w:r w:rsidR="00A42CF0">
        <w:t xml:space="preserve">student </w:t>
      </w:r>
      <w:r>
        <w:t>names that attend each club.</w:t>
      </w:r>
    </w:p>
    <w:p w14:paraId="7FA8E924" w14:textId="77777777" w:rsidR="0080355B" w:rsidRDefault="0042371D" w:rsidP="0080355B">
      <w:pPr>
        <w:pStyle w:val="PGQuestion-toplevel"/>
        <w:ind w:left="748" w:firstLine="0"/>
      </w:pPr>
      <w:r>
        <w:t>It would be very hard to check that every name correctly corresponds with each club as there are many names and many clubs.</w:t>
      </w:r>
    </w:p>
    <w:p w14:paraId="0077622B" w14:textId="4FAB74B3" w:rsidR="0042371D" w:rsidRDefault="0042371D" w:rsidP="0080355B">
      <w:pPr>
        <w:pStyle w:val="PGQuestion-toplevel"/>
        <w:ind w:left="748" w:firstLine="0"/>
      </w:pPr>
      <w:r>
        <w:t>Use the following process to perform object testing on this report:</w:t>
      </w:r>
    </w:p>
    <w:p w14:paraId="45E50F9E" w14:textId="77777777" w:rsidR="0080355B" w:rsidRDefault="0042371D" w:rsidP="0080355B">
      <w:pPr>
        <w:pStyle w:val="PGQuestion-toplevel"/>
        <w:numPr>
          <w:ilvl w:val="1"/>
          <w:numId w:val="34"/>
        </w:numPr>
      </w:pPr>
      <w:r>
        <w:t>Open the Clubs table (or use the screenshot below).</w:t>
      </w:r>
    </w:p>
    <w:p w14:paraId="06BFD020" w14:textId="7F94F237" w:rsidR="0042371D" w:rsidRDefault="0042371D" w:rsidP="0080355B">
      <w:pPr>
        <w:pStyle w:val="PGQuestion-toplevel"/>
        <w:ind w:left="1468" w:firstLine="0"/>
      </w:pPr>
      <w:r w:rsidRPr="0042371D">
        <w:rPr>
          <w:noProof/>
        </w:rPr>
        <w:drawing>
          <wp:inline distT="0" distB="0" distL="0" distR="0" wp14:anchorId="20EDAF07" wp14:editId="59605EB5">
            <wp:extent cx="4915586" cy="2305372"/>
            <wp:effectExtent l="0" t="0" r="0" b="0"/>
            <wp:docPr id="20651940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19403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230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D985C" w14:textId="77777777" w:rsidR="0080355B" w:rsidRDefault="0042371D" w:rsidP="0080355B">
      <w:pPr>
        <w:pStyle w:val="PGQuestion-toplevel"/>
        <w:numPr>
          <w:ilvl w:val="1"/>
          <w:numId w:val="34"/>
        </w:numPr>
      </w:pPr>
      <w:r>
        <w:t xml:space="preserve">Now check that each club name is correctly </w:t>
      </w:r>
      <w:r w:rsidR="00216C1F">
        <w:t>included in the report.</w:t>
      </w:r>
    </w:p>
    <w:p w14:paraId="5C63F3BE" w14:textId="254B944F" w:rsidR="0042371D" w:rsidRPr="0070220F" w:rsidRDefault="00216C1F" w:rsidP="007C65B8">
      <w:pPr>
        <w:pStyle w:val="PGAnswerLines"/>
        <w:tabs>
          <w:tab w:val="right" w:pos="9354"/>
        </w:tabs>
        <w:spacing w:before="240" w:after="240"/>
        <w:ind w:left="1560" w:hanging="90"/>
      </w:pPr>
      <w:r w:rsidRPr="0070220F">
        <w:t>Does the test pass or fail?</w:t>
      </w:r>
      <w:r w:rsidR="007C65B8" w:rsidRPr="007C65B8">
        <w:rPr>
          <w:u w:val="single"/>
        </w:rPr>
        <w:tab/>
      </w:r>
    </w:p>
    <w:p w14:paraId="37706805" w14:textId="156F7751" w:rsidR="00A42CF0" w:rsidRDefault="00A42CF0" w:rsidP="0080355B">
      <w:pPr>
        <w:pStyle w:val="PGQuestion-toplevel"/>
        <w:numPr>
          <w:ilvl w:val="1"/>
          <w:numId w:val="34"/>
        </w:numPr>
      </w:pPr>
      <w:r>
        <w:t>Now check to see that the club names are in ascending order in the report.</w:t>
      </w:r>
    </w:p>
    <w:p w14:paraId="1B7F6787" w14:textId="77777777" w:rsidR="007C65B8" w:rsidRPr="0070220F" w:rsidRDefault="007C65B8" w:rsidP="007C65B8">
      <w:pPr>
        <w:pStyle w:val="PGAnswerLines"/>
        <w:tabs>
          <w:tab w:val="right" w:pos="9354"/>
        </w:tabs>
        <w:spacing w:before="240" w:after="240"/>
        <w:ind w:left="1456"/>
      </w:pPr>
      <w:r w:rsidRPr="0070220F">
        <w:t>Does the test pass or fail?</w:t>
      </w:r>
      <w:r w:rsidRPr="007C65B8">
        <w:rPr>
          <w:u w:val="single"/>
        </w:rPr>
        <w:tab/>
      </w:r>
    </w:p>
    <w:p w14:paraId="04C7D018" w14:textId="77777777" w:rsidR="0080355B" w:rsidRDefault="0080355B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478375EC" w14:textId="393015F9" w:rsidR="0080355B" w:rsidRPr="00045EF9" w:rsidRDefault="00A42CF0" w:rsidP="0080355B">
      <w:pPr>
        <w:pStyle w:val="PGQuestion-toplevel"/>
        <w:numPr>
          <w:ilvl w:val="1"/>
          <w:numId w:val="34"/>
        </w:numPr>
      </w:pPr>
      <w:r>
        <w:lastRenderedPageBreak/>
        <w:t xml:space="preserve">It isn’t practical to </w:t>
      </w:r>
      <w:r w:rsidRPr="00045EF9">
        <w:t>check that all clubs contain the correct names as there are many entries to check.</w:t>
      </w:r>
    </w:p>
    <w:p w14:paraId="54B6F852" w14:textId="77777777" w:rsidR="0080355B" w:rsidRDefault="00A42CF0" w:rsidP="0080355B">
      <w:pPr>
        <w:pStyle w:val="PGQuestion-toplevel"/>
        <w:ind w:left="1468" w:firstLine="0"/>
      </w:pPr>
      <w:r w:rsidRPr="00045EF9">
        <w:t>Instead, look at the Art C</w:t>
      </w:r>
      <w:r>
        <w:t>lub. Make use of the Clubs, Enrolments and Students tables to check that all enrolled students are present and no additional students have been included.</w:t>
      </w:r>
    </w:p>
    <w:p w14:paraId="778DC1AE" w14:textId="77777777" w:rsidR="005D7984" w:rsidRPr="0070220F" w:rsidRDefault="005D7984" w:rsidP="005D7984">
      <w:pPr>
        <w:pStyle w:val="PGAnswerLines"/>
        <w:tabs>
          <w:tab w:val="right" w:pos="9354"/>
        </w:tabs>
        <w:spacing w:before="240" w:after="240"/>
        <w:ind w:left="1456"/>
      </w:pPr>
      <w:r w:rsidRPr="0070220F">
        <w:t>Does the test pass or fail?</w:t>
      </w:r>
      <w:r w:rsidRPr="007C65B8">
        <w:rPr>
          <w:u w:val="single"/>
        </w:rPr>
        <w:tab/>
      </w:r>
    </w:p>
    <w:p w14:paraId="0BB6E10A" w14:textId="09FCD40C" w:rsidR="004B3620" w:rsidRDefault="004B3620" w:rsidP="0080355B">
      <w:pPr>
        <w:pStyle w:val="PGQuestion-toplevel"/>
        <w:numPr>
          <w:ilvl w:val="1"/>
          <w:numId w:val="34"/>
        </w:numPr>
      </w:pPr>
      <w:r>
        <w:t>It is possible that the students need to be shown in alphabetical order. Use the following steps to do this:</w:t>
      </w:r>
    </w:p>
    <w:p w14:paraId="39622CF9" w14:textId="16809CE2" w:rsidR="00A42CF0" w:rsidRDefault="004B3620" w:rsidP="00AC4F49">
      <w:pPr>
        <w:pStyle w:val="PGQuestion-toplevel"/>
        <w:numPr>
          <w:ilvl w:val="2"/>
          <w:numId w:val="34"/>
        </w:numPr>
        <w:ind w:left="1985" w:hanging="425"/>
      </w:pPr>
      <w:r>
        <w:t>Go to the Design View of the reports.</w:t>
      </w:r>
    </w:p>
    <w:p w14:paraId="65F3D15C" w14:textId="360FA814" w:rsidR="004B3620" w:rsidRDefault="004B3620" w:rsidP="00AC4F49">
      <w:pPr>
        <w:pStyle w:val="PGQuestion-toplevel"/>
        <w:numPr>
          <w:ilvl w:val="2"/>
          <w:numId w:val="34"/>
        </w:numPr>
        <w:ind w:left="1985" w:hanging="425"/>
      </w:pPr>
      <w:r>
        <w:t>Make sure that the Group &amp; Sort pane shows at the bottom of the screen. If it doesn’t, go to:</w:t>
      </w:r>
      <w:r>
        <w:br/>
        <w:t>Report Design &gt; Grouping &amp; Totals &gt; Group &amp; Sort</w:t>
      </w:r>
    </w:p>
    <w:p w14:paraId="1F900632" w14:textId="148AC2B7" w:rsidR="004B3620" w:rsidRDefault="004B3620" w:rsidP="00AC4F49">
      <w:pPr>
        <w:pStyle w:val="PGQuestion-toplevel"/>
        <w:numPr>
          <w:ilvl w:val="2"/>
          <w:numId w:val="34"/>
        </w:numPr>
        <w:ind w:left="1985" w:hanging="425"/>
      </w:pPr>
      <w:r>
        <w:t xml:space="preserve">Change it from ‘Group on </w:t>
      </w:r>
      <w:proofErr w:type="spellStart"/>
      <w:r>
        <w:t>ClubID</w:t>
      </w:r>
      <w:proofErr w:type="spellEnd"/>
      <w:r>
        <w:t>’ to:</w:t>
      </w:r>
      <w:r>
        <w:br/>
        <w:t xml:space="preserve">‘Group on </w:t>
      </w:r>
      <w:proofErr w:type="spellStart"/>
      <w:r>
        <w:t>ClubName</w:t>
      </w:r>
      <w:proofErr w:type="spellEnd"/>
      <w:r>
        <w:t>’.</w:t>
      </w:r>
    </w:p>
    <w:p w14:paraId="40066118" w14:textId="28357A2E" w:rsidR="004B3620" w:rsidRDefault="004B3620" w:rsidP="00AC4F49">
      <w:pPr>
        <w:pStyle w:val="PGQuestion-toplevel"/>
        <w:numPr>
          <w:ilvl w:val="2"/>
          <w:numId w:val="34"/>
        </w:numPr>
        <w:spacing w:after="240"/>
        <w:ind w:left="1985" w:hanging="425"/>
      </w:pPr>
      <w:r>
        <w:t>Test the report to see that it works correctly.</w:t>
      </w:r>
    </w:p>
    <w:p w14:paraId="1B6E61B1" w14:textId="3A8C43E1" w:rsidR="00CE4C9E" w:rsidRPr="00CE4C9E" w:rsidRDefault="00CE4C9E" w:rsidP="00A93EAA">
      <w:pPr>
        <w:pStyle w:val="ListParagraph"/>
        <w:spacing w:before="0" w:line="259" w:lineRule="auto"/>
        <w:ind w:left="748"/>
        <w:contextualSpacing w:val="0"/>
      </w:pPr>
      <w:r w:rsidRPr="00CE4C9E">
        <w:t>Remember that for your actual project, you will need to check every object in the database to see that it is working correctly.</w:t>
      </w:r>
    </w:p>
    <w:p w14:paraId="2FEA94B2" w14:textId="26259C3A" w:rsidR="00216C1F" w:rsidRPr="00216C1F" w:rsidRDefault="00216C1F" w:rsidP="0080355B">
      <w:pPr>
        <w:pStyle w:val="PGQuestion-toplevel"/>
        <w:rPr>
          <w:b/>
          <w:bCs/>
        </w:rPr>
      </w:pPr>
      <w:r w:rsidRPr="00216C1F">
        <w:rPr>
          <w:b/>
          <w:bCs/>
        </w:rPr>
        <w:t>Task 3 Extension</w:t>
      </w:r>
    </w:p>
    <w:p w14:paraId="2F31A9C5" w14:textId="77777777" w:rsidR="00A93EAA" w:rsidRDefault="00216C1F" w:rsidP="00045EF9">
      <w:pPr>
        <w:pStyle w:val="PGQuestion-toplevel"/>
        <w:numPr>
          <w:ilvl w:val="0"/>
          <w:numId w:val="33"/>
        </w:numPr>
        <w:ind w:left="426" w:hanging="426"/>
      </w:pPr>
      <w:r>
        <w:t>In Task 3 part 2 (c), one club name was missing causing the object test to fail.</w:t>
      </w:r>
    </w:p>
    <w:p w14:paraId="1DA03533" w14:textId="4900650E" w:rsidR="00216C1F" w:rsidRDefault="00216C1F" w:rsidP="00045EF9">
      <w:pPr>
        <w:pStyle w:val="PGQuestion-toplevel"/>
        <w:ind w:left="426" w:firstLine="0"/>
      </w:pPr>
      <w:r>
        <w:t>Investigate this issue to work out why that particular club is missing.</w:t>
      </w:r>
    </w:p>
    <w:p w14:paraId="51F11CF8" w14:textId="31D7F064" w:rsidR="00A93EAA" w:rsidRDefault="00A93EAA" w:rsidP="00045EF9">
      <w:pPr>
        <w:pStyle w:val="PGAnswerLines"/>
      </w:pPr>
    </w:p>
    <w:p w14:paraId="48C087FE" w14:textId="77777777" w:rsidR="00045EF9" w:rsidRDefault="00045EF9" w:rsidP="00045EF9">
      <w:pPr>
        <w:pStyle w:val="PGAnswerLines"/>
      </w:pPr>
    </w:p>
    <w:p w14:paraId="078006F1" w14:textId="77777777" w:rsidR="00045EF9" w:rsidRDefault="00045EF9" w:rsidP="00045EF9">
      <w:pPr>
        <w:pStyle w:val="PGAnswerLines"/>
      </w:pPr>
    </w:p>
    <w:p w14:paraId="1F4F03DC" w14:textId="77777777" w:rsidR="00045EF9" w:rsidRDefault="00045EF9" w:rsidP="00045EF9">
      <w:pPr>
        <w:pStyle w:val="PGAnswerLines"/>
      </w:pPr>
    </w:p>
    <w:p w14:paraId="6CCDCCC3" w14:textId="77777777" w:rsidR="00045EF9" w:rsidRDefault="00045EF9" w:rsidP="00045EF9">
      <w:pPr>
        <w:pStyle w:val="PGAnswerLines"/>
      </w:pPr>
    </w:p>
    <w:p w14:paraId="4DDE8666" w14:textId="77777777" w:rsidR="00045EF9" w:rsidRDefault="00045EF9" w:rsidP="00045EF9">
      <w:pPr>
        <w:pStyle w:val="PGAnswerLines"/>
      </w:pPr>
    </w:p>
    <w:p w14:paraId="05F96B4F" w14:textId="77777777" w:rsidR="00045EF9" w:rsidRDefault="00045EF9" w:rsidP="00045EF9">
      <w:pPr>
        <w:pStyle w:val="PGAnswerLines"/>
      </w:pPr>
    </w:p>
    <w:p w14:paraId="4788BA60" w14:textId="77777777" w:rsidR="00045EF9" w:rsidRDefault="00045EF9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37418EAC" w14:textId="7DABEBF9" w:rsidR="00216C1F" w:rsidRDefault="00216C1F" w:rsidP="00045EF9">
      <w:pPr>
        <w:pStyle w:val="PGQuestion-toplevel"/>
        <w:numPr>
          <w:ilvl w:val="0"/>
          <w:numId w:val="33"/>
        </w:numPr>
        <w:ind w:left="426" w:hanging="426"/>
      </w:pPr>
      <w:r>
        <w:lastRenderedPageBreak/>
        <w:t>Now look at how the issue can be fixed.</w:t>
      </w:r>
    </w:p>
    <w:p w14:paraId="3B570A00" w14:textId="7D023524" w:rsidR="00216C1F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t>Open the Club attendance register report.</w:t>
      </w:r>
    </w:p>
    <w:p w14:paraId="7E0E506C" w14:textId="6B0DABEC" w:rsidR="00F31DBB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t>Go to Design View.</w:t>
      </w:r>
    </w:p>
    <w:p w14:paraId="5F2F871C" w14:textId="149F7A84" w:rsidR="00F31DBB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t>Open the Property Sheet and look at the Record Source property which shows the SQL used for the report.</w:t>
      </w:r>
    </w:p>
    <w:p w14:paraId="7CDD6AE3" w14:textId="0D9E45CD" w:rsidR="00CE70ED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t>Select the … button to the right of the SQL.</w:t>
      </w:r>
    </w:p>
    <w:p w14:paraId="407F9813" w14:textId="0BE89142" w:rsidR="00F31DBB" w:rsidRDefault="000D75BC" w:rsidP="00045EF9">
      <w:pPr>
        <w:pStyle w:val="PGQuestion-toplevel"/>
        <w:spacing w:after="240"/>
        <w:ind w:left="851" w:hanging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48FE9" wp14:editId="1427C5CB">
                <wp:simplePos x="0" y="0"/>
                <wp:positionH relativeFrom="column">
                  <wp:posOffset>6062345</wp:posOffset>
                </wp:positionH>
                <wp:positionV relativeFrom="paragraph">
                  <wp:posOffset>179705</wp:posOffset>
                </wp:positionV>
                <wp:extent cx="224790" cy="290195"/>
                <wp:effectExtent l="0" t="0" r="3810" b="0"/>
                <wp:wrapNone/>
                <wp:docPr id="76037690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" cy="29019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5451DD" id="Rectangle 2" o:spid="_x0000_s1026" style="position:absolute;margin-left:477.35pt;margin-top:14.15pt;width:17.7pt;height:2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" fillcolor="yellow" stroked="f" strokeweight="1pt">
                <v:fill opacity="32896f"/>
              </v:rect>
            </w:pict>
          </mc:Fallback>
        </mc:AlternateContent>
      </w:r>
      <w:r w:rsidR="00F31DBB" w:rsidRPr="00F31DBB">
        <w:rPr>
          <w:noProof/>
        </w:rPr>
        <w:drawing>
          <wp:inline distT="0" distB="0" distL="0" distR="0" wp14:anchorId="25B097C8" wp14:editId="77D46C01">
            <wp:extent cx="6250260" cy="485775"/>
            <wp:effectExtent l="0" t="0" r="0" b="0"/>
            <wp:docPr id="1777474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47425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56593" cy="48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FDC16" w14:textId="77777777" w:rsidR="00CE70ED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t>Double click the relationship between Clubs and Enrolments.</w:t>
      </w:r>
    </w:p>
    <w:p w14:paraId="73A87707" w14:textId="157B1162" w:rsidR="00F31DBB" w:rsidRDefault="00F31DBB" w:rsidP="00CE70ED">
      <w:pPr>
        <w:pStyle w:val="PGQuestion-toplevel"/>
        <w:spacing w:after="240"/>
        <w:ind w:left="1134" w:firstLine="0"/>
      </w:pPr>
      <w:r w:rsidRPr="00F31DBB">
        <w:rPr>
          <w:noProof/>
        </w:rPr>
        <w:drawing>
          <wp:inline distT="0" distB="0" distL="0" distR="0" wp14:anchorId="21BCFC7B" wp14:editId="6A2ED08D">
            <wp:extent cx="5344271" cy="3067478"/>
            <wp:effectExtent l="0" t="0" r="8890" b="0"/>
            <wp:docPr id="1460617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6178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3067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452C4" w14:textId="77777777" w:rsidR="00CE70ED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t>At the moment, option 3 is selected. This includes ALL records from ‘Enrolments’ and only those records from ‘Clubs’ where the joined fields are equal.</w:t>
      </w:r>
    </w:p>
    <w:p w14:paraId="22CA1181" w14:textId="77777777" w:rsidR="00CE70ED" w:rsidRDefault="00F31DBB" w:rsidP="00CE70ED">
      <w:pPr>
        <w:pStyle w:val="PGQuestion-toplevel"/>
        <w:ind w:left="1134" w:firstLine="0"/>
      </w:pPr>
      <w:r w:rsidRPr="00F31DBB">
        <w:rPr>
          <w:noProof/>
        </w:rPr>
        <w:drawing>
          <wp:inline distT="0" distB="0" distL="0" distR="0" wp14:anchorId="28F0D0E9" wp14:editId="02AA1A02">
            <wp:extent cx="3829050" cy="2095500"/>
            <wp:effectExtent l="0" t="0" r="0" b="0"/>
            <wp:docPr id="59862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62270" name=""/>
                    <pic:cNvPicPr/>
                  </pic:nvPicPr>
                  <pic:blipFill rotWithShape="1">
                    <a:blip r:embed="rId14"/>
                    <a:srcRect l="1951" t="-1" b="2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584" cy="20957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E66BE2" w14:textId="66B66A0A" w:rsidR="00F31DBB" w:rsidRDefault="00F31DBB" w:rsidP="00045EF9">
      <w:pPr>
        <w:pStyle w:val="PGQuestion-toplevel"/>
        <w:ind w:left="851" w:firstLine="0"/>
      </w:pPr>
      <w:r>
        <w:t>This means that clubs will only be given if they have at least one corresponding enrolment.</w:t>
      </w:r>
    </w:p>
    <w:p w14:paraId="3D49D2A7" w14:textId="77777777" w:rsidR="00045EF9" w:rsidRDefault="00045EF9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13CF5B59" w14:textId="7240DC21" w:rsidR="00045EF9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lastRenderedPageBreak/>
        <w:t>Change to option 2. This will include ALL records from ‘Clubs’.</w:t>
      </w:r>
    </w:p>
    <w:p w14:paraId="7D052090" w14:textId="014C96C6" w:rsidR="00F31DBB" w:rsidRDefault="00F31DBB" w:rsidP="00045EF9">
      <w:pPr>
        <w:pStyle w:val="PGQuestion-toplevel"/>
        <w:ind w:left="851" w:firstLine="0"/>
      </w:pPr>
      <w:r w:rsidRPr="00F31DBB">
        <w:rPr>
          <w:noProof/>
        </w:rPr>
        <w:drawing>
          <wp:inline distT="0" distB="0" distL="0" distR="0" wp14:anchorId="65DEBAFF" wp14:editId="76CB9F34">
            <wp:extent cx="3286125" cy="1807369"/>
            <wp:effectExtent l="0" t="0" r="0" b="2540"/>
            <wp:docPr id="4337875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787524" name=""/>
                    <pic:cNvPicPr/>
                  </pic:nvPicPr>
                  <pic:blipFill rotWithShape="1">
                    <a:blip r:embed="rId15"/>
                    <a:srcRect l="2439" t="-1" b="2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518" cy="1810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C876D1" w14:textId="3190BD5C" w:rsidR="00F31DBB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t>Click OK, then Close the query and allow it to replace the existing one.</w:t>
      </w:r>
    </w:p>
    <w:p w14:paraId="5FC1AA0B" w14:textId="77777777" w:rsidR="004A6E50" w:rsidRDefault="00F31DBB" w:rsidP="00045EF9">
      <w:pPr>
        <w:pStyle w:val="PGQuestion-toplevel"/>
        <w:numPr>
          <w:ilvl w:val="1"/>
          <w:numId w:val="33"/>
        </w:numPr>
        <w:ind w:left="851" w:hanging="425"/>
      </w:pPr>
      <w:r>
        <w:t>Test the report to see that it correctly lists all clubs.</w:t>
      </w:r>
    </w:p>
    <w:p w14:paraId="513989DC" w14:textId="77777777" w:rsidR="005D7984" w:rsidRPr="0070220F" w:rsidRDefault="005D7984" w:rsidP="005D7984">
      <w:pPr>
        <w:pStyle w:val="PGAnswerLines"/>
        <w:tabs>
          <w:tab w:val="right" w:pos="9354"/>
        </w:tabs>
        <w:spacing w:before="240" w:after="240"/>
        <w:ind w:left="868"/>
      </w:pPr>
      <w:r w:rsidRPr="0070220F">
        <w:t>Does the test pass or fail?</w:t>
      </w:r>
      <w:r w:rsidRPr="007C65B8">
        <w:rPr>
          <w:u w:val="single"/>
        </w:rPr>
        <w:tab/>
      </w:r>
    </w:p>
    <w:p w14:paraId="06314C28" w14:textId="31E5CA72" w:rsidR="00CE516F" w:rsidRPr="001020FC" w:rsidRDefault="001020FC" w:rsidP="004A6E50">
      <w:pPr>
        <w:spacing w:before="480" w:after="160" w:line="259" w:lineRule="auto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en-GB"/>
        </w:rPr>
      </w:pPr>
      <w:r w:rsidRPr="001020F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en-GB"/>
        </w:rPr>
        <w:t>Task 4</w:t>
      </w:r>
    </w:p>
    <w:p w14:paraId="2AA4B077" w14:textId="6E3E4D53" w:rsidR="00CE516F" w:rsidRDefault="001B7A7C" w:rsidP="0080355B">
      <w:pPr>
        <w:pStyle w:val="PGQuestion-toplevel"/>
      </w:pPr>
      <w:r>
        <w:t>Test the Navigation Form and the Home</w:t>
      </w:r>
      <w:r w:rsidR="00142828">
        <w:t xml:space="preserve"> screen</w:t>
      </w:r>
      <w:r>
        <w:t xml:space="preserve"> for the Navigation Form.</w:t>
      </w:r>
    </w:p>
    <w:p w14:paraId="4C97CD0A" w14:textId="17EBB43F" w:rsidR="001B7A7C" w:rsidRDefault="001B7A7C" w:rsidP="0080355B">
      <w:pPr>
        <w:pStyle w:val="PGQuestion-toplevel"/>
        <w:numPr>
          <w:ilvl w:val="0"/>
          <w:numId w:val="35"/>
        </w:numPr>
      </w:pPr>
      <w:r>
        <w:t>Open the Navigation Form.</w:t>
      </w:r>
    </w:p>
    <w:p w14:paraId="57887A62" w14:textId="684B92DC" w:rsidR="001B7A7C" w:rsidRDefault="001B7A7C" w:rsidP="0080355B">
      <w:pPr>
        <w:pStyle w:val="PGQuestion-toplevel"/>
        <w:numPr>
          <w:ilvl w:val="0"/>
          <w:numId w:val="35"/>
        </w:numPr>
      </w:pPr>
      <w:r>
        <w:t>Select each of the tabs to see if they open the correct reports and form.</w:t>
      </w:r>
    </w:p>
    <w:p w14:paraId="13F21AC7" w14:textId="77777777" w:rsidR="005D7984" w:rsidRPr="0070220F" w:rsidRDefault="005D7984" w:rsidP="005D7984">
      <w:pPr>
        <w:pStyle w:val="PGAnswerLines"/>
        <w:tabs>
          <w:tab w:val="right" w:pos="9354"/>
        </w:tabs>
        <w:spacing w:before="240" w:after="240"/>
        <w:ind w:left="720"/>
      </w:pPr>
      <w:r w:rsidRPr="0070220F">
        <w:t>Does the test pass or fail?</w:t>
      </w:r>
      <w:r w:rsidRPr="007C65B8">
        <w:rPr>
          <w:u w:val="single"/>
        </w:rPr>
        <w:tab/>
      </w:r>
    </w:p>
    <w:p w14:paraId="7E75CAEA" w14:textId="2BA4C13E" w:rsidR="001B7A7C" w:rsidRDefault="001B7A7C" w:rsidP="004634EC">
      <w:pPr>
        <w:pStyle w:val="PGQuestion-toplevel"/>
        <w:numPr>
          <w:ilvl w:val="0"/>
          <w:numId w:val="35"/>
        </w:numPr>
        <w:spacing w:before="0"/>
      </w:pPr>
      <w:r>
        <w:t>Test the Home screen</w:t>
      </w:r>
      <w:r w:rsidR="00142828">
        <w:t xml:space="preserve"> functionality</w:t>
      </w:r>
      <w:r>
        <w:t>.</w:t>
      </w:r>
    </w:p>
    <w:p w14:paraId="1809F9F6" w14:textId="2CB85E41" w:rsidR="001B7A7C" w:rsidRDefault="001B7A7C" w:rsidP="004A6E50">
      <w:pPr>
        <w:pStyle w:val="PGQuestion-toplevel"/>
        <w:numPr>
          <w:ilvl w:val="1"/>
          <w:numId w:val="35"/>
        </w:numPr>
        <w:ind w:left="1134" w:hanging="425"/>
      </w:pPr>
      <w:r>
        <w:t xml:space="preserve">Select the </w:t>
      </w:r>
      <w:r w:rsidRPr="001B7A7C">
        <w:rPr>
          <w:i/>
          <w:iCs/>
        </w:rPr>
        <w:t>Home</w:t>
      </w:r>
      <w:r>
        <w:t xml:space="preserve"> tab.</w:t>
      </w:r>
    </w:p>
    <w:p w14:paraId="278ECC34" w14:textId="331BBC8E" w:rsidR="001B7A7C" w:rsidRDefault="001B7A7C" w:rsidP="004A6E50">
      <w:pPr>
        <w:pStyle w:val="PGQuestion-toplevel"/>
        <w:numPr>
          <w:ilvl w:val="1"/>
          <w:numId w:val="35"/>
        </w:numPr>
        <w:ind w:left="1134" w:hanging="425"/>
      </w:pPr>
      <w:r>
        <w:t xml:space="preserve">Select the </w:t>
      </w:r>
      <w:r w:rsidRPr="001B7A7C">
        <w:rPr>
          <w:i/>
          <w:iCs/>
        </w:rPr>
        <w:t>Find clubs for a student</w:t>
      </w:r>
      <w:r>
        <w:t xml:space="preserve"> button.</w:t>
      </w:r>
    </w:p>
    <w:p w14:paraId="657D45F5" w14:textId="637CC5D9" w:rsidR="001B7A7C" w:rsidRDefault="001B7A7C" w:rsidP="004A6E50">
      <w:pPr>
        <w:pStyle w:val="PGQuestion-toplevel"/>
        <w:numPr>
          <w:ilvl w:val="1"/>
          <w:numId w:val="35"/>
        </w:numPr>
        <w:ind w:left="1134" w:hanging="425"/>
      </w:pPr>
      <w:r>
        <w:t>Enter ‘a’ for the first name and ‘a’ for the last name. The search should find partial matches for those names.</w:t>
      </w:r>
    </w:p>
    <w:p w14:paraId="09C838DB" w14:textId="77777777" w:rsidR="004634EC" w:rsidRPr="004634EC" w:rsidRDefault="001B7A7C" w:rsidP="004A6E50">
      <w:pPr>
        <w:pStyle w:val="PGQuestion-toplevel"/>
        <w:numPr>
          <w:ilvl w:val="1"/>
          <w:numId w:val="35"/>
        </w:numPr>
        <w:ind w:left="1134" w:hanging="425"/>
      </w:pPr>
      <w:r>
        <w:t xml:space="preserve">Look at the names which are </w:t>
      </w:r>
      <w:r w:rsidRPr="004634EC">
        <w:t>given on the resulting report. Each first name and last name should contain the letter ‘a’.</w:t>
      </w:r>
    </w:p>
    <w:p w14:paraId="29F625C7" w14:textId="77777777" w:rsidR="005D7984" w:rsidRPr="0070220F" w:rsidRDefault="005D7984" w:rsidP="005D7984">
      <w:pPr>
        <w:pStyle w:val="PGAnswerLines"/>
        <w:tabs>
          <w:tab w:val="right" w:pos="9354"/>
        </w:tabs>
        <w:spacing w:before="240" w:after="240"/>
        <w:ind w:left="1134"/>
      </w:pPr>
      <w:r w:rsidRPr="0070220F">
        <w:t>Does the test pass or fail?</w:t>
      </w:r>
      <w:r w:rsidRPr="007C65B8">
        <w:rPr>
          <w:u w:val="single"/>
        </w:rPr>
        <w:tab/>
      </w:r>
    </w:p>
    <w:p w14:paraId="13337607" w14:textId="15DB2E70" w:rsidR="004A6E50" w:rsidRDefault="001B7A7C" w:rsidP="004634EC">
      <w:pPr>
        <w:pStyle w:val="PGQuestion-toplevel"/>
        <w:numPr>
          <w:ilvl w:val="1"/>
          <w:numId w:val="35"/>
        </w:numPr>
        <w:spacing w:before="0"/>
        <w:ind w:left="1134" w:hanging="425"/>
      </w:pPr>
      <w:r>
        <w:t>Now open the Students table and check that all students that have an ‘a’ in their name are included.</w:t>
      </w:r>
    </w:p>
    <w:p w14:paraId="39599512" w14:textId="77777777" w:rsidR="005D7984" w:rsidRPr="0070220F" w:rsidRDefault="005D7984" w:rsidP="005D7984">
      <w:pPr>
        <w:pStyle w:val="PGAnswerLines"/>
        <w:tabs>
          <w:tab w:val="right" w:pos="9354"/>
        </w:tabs>
        <w:spacing w:before="240" w:after="240"/>
        <w:ind w:left="1134"/>
      </w:pPr>
      <w:r w:rsidRPr="0070220F">
        <w:t>Does the test pass or fail?</w:t>
      </w:r>
      <w:r w:rsidRPr="007C65B8">
        <w:rPr>
          <w:u w:val="single"/>
        </w:rPr>
        <w:tab/>
      </w:r>
    </w:p>
    <w:p w14:paraId="4F37379C" w14:textId="15CF8511" w:rsidR="004A6E50" w:rsidRDefault="001B7A7C" w:rsidP="004634EC">
      <w:pPr>
        <w:pStyle w:val="PGQuestion-toplevel"/>
        <w:numPr>
          <w:ilvl w:val="0"/>
          <w:numId w:val="35"/>
        </w:numPr>
        <w:spacing w:before="0"/>
      </w:pPr>
      <w:r>
        <w:t>Test that the Close database button closes the database.</w:t>
      </w:r>
    </w:p>
    <w:p w14:paraId="55D70D65" w14:textId="77777777" w:rsidR="005D7984" w:rsidRPr="0070220F" w:rsidRDefault="005D7984" w:rsidP="005D7984">
      <w:pPr>
        <w:pStyle w:val="PGAnswerLines"/>
        <w:tabs>
          <w:tab w:val="right" w:pos="9354"/>
        </w:tabs>
        <w:spacing w:before="240" w:after="240"/>
        <w:ind w:left="720"/>
      </w:pPr>
      <w:r w:rsidRPr="0070220F">
        <w:t>Does the test pass or fail?</w:t>
      </w:r>
      <w:r w:rsidRPr="007C65B8">
        <w:rPr>
          <w:u w:val="single"/>
        </w:rPr>
        <w:tab/>
      </w:r>
    </w:p>
    <w:sectPr w:rsidR="005D7984" w:rsidRPr="0070220F" w:rsidSect="006B01F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692" w:right="1418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26460" w14:textId="77777777" w:rsidR="00DA2A8D" w:rsidRDefault="00DA2A8D" w:rsidP="00EB36FF">
      <w:pPr>
        <w:spacing w:before="0" w:after="0"/>
      </w:pPr>
      <w:r>
        <w:separator/>
      </w:r>
    </w:p>
  </w:endnote>
  <w:endnote w:type="continuationSeparator" w:id="0">
    <w:p w14:paraId="2C7164C5" w14:textId="77777777" w:rsidR="00DA2A8D" w:rsidRDefault="00DA2A8D" w:rsidP="00EB36FF">
      <w:pPr>
        <w:spacing w:before="0" w:after="0"/>
      </w:pPr>
      <w:r>
        <w:continuationSeparator/>
      </w:r>
    </w:p>
  </w:endnote>
  <w:endnote w:type="continuationNotice" w:id="1">
    <w:p w14:paraId="794307CC" w14:textId="77777777" w:rsidR="00DA2A8D" w:rsidRDefault="00DA2A8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700">
    <w:panose1 w:val="02000000000000000000"/>
    <w:charset w:val="00"/>
    <w:family w:val="auto"/>
    <w:pitch w:val="variable"/>
    <w:sig w:usb0="A00000AF" w:usb1="40000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F093" w14:textId="77777777" w:rsidR="001A1EEB" w:rsidRDefault="001A1E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91753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85B6E" w14:textId="77777777" w:rsidR="00C34EDE" w:rsidRDefault="00C34EDE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22DC" w14:textId="77777777" w:rsidR="001A1EEB" w:rsidRDefault="001A1E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22450" w14:textId="77777777" w:rsidR="00DA2A8D" w:rsidRDefault="00DA2A8D" w:rsidP="00EB36FF">
      <w:pPr>
        <w:spacing w:before="0" w:after="0"/>
      </w:pPr>
      <w:r>
        <w:separator/>
      </w:r>
    </w:p>
  </w:footnote>
  <w:footnote w:type="continuationSeparator" w:id="0">
    <w:p w14:paraId="5363A560" w14:textId="77777777" w:rsidR="00DA2A8D" w:rsidRDefault="00DA2A8D" w:rsidP="00EB36FF">
      <w:pPr>
        <w:spacing w:before="0" w:after="0"/>
      </w:pPr>
      <w:r>
        <w:continuationSeparator/>
      </w:r>
    </w:p>
  </w:footnote>
  <w:footnote w:type="continuationNotice" w:id="1">
    <w:p w14:paraId="26753AF6" w14:textId="77777777" w:rsidR="00DA2A8D" w:rsidRDefault="00DA2A8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5B6C" w14:textId="77777777" w:rsidR="00C34EDE" w:rsidRDefault="00C34EDE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5B6D" w14:textId="77777777" w:rsidR="00C34EDE" w:rsidRDefault="00C34ED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7B585B70" wp14:editId="7B585B71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18" name="Picture 1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585B72" wp14:editId="7512D0C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FF7BAC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7B585B74" w14:textId="5B0B3D0C" w:rsidR="00C34EDE" w:rsidRDefault="00C34EDE" w:rsidP="006C0DBE">
                          <w:pPr>
                            <w:pStyle w:val="PGDocumentTitle"/>
                          </w:pPr>
                          <w:r>
                            <w:t xml:space="preserve">Worksheet </w:t>
                          </w:r>
                          <w:r w:rsidR="002F226B">
                            <w:t>1</w:t>
                          </w:r>
                          <w:r>
                            <w:t xml:space="preserve"> </w:t>
                          </w:r>
                          <w:r w:rsidR="003952A2">
                            <w:t>Test types and object testing</w:t>
                          </w:r>
                        </w:p>
                        <w:p w14:paraId="7B585B75" w14:textId="7F480372" w:rsidR="00C34EDE" w:rsidRPr="006C0DBE" w:rsidRDefault="001A1EEB" w:rsidP="001A1EEB">
                          <w:pPr>
                            <w:pStyle w:val="PGUnitTitle"/>
                          </w:pPr>
                          <w:r w:rsidRPr="00417CEB">
                            <w:t>Pack C Part 2 Testing, reviewing and optimising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585B72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" fillcolor="#ff7bac" stroked="f">
              <v:fill opacity="64764f"/>
              <v:textbox inset="20mm,0,,2mm">
                <w:txbxContent>
                  <w:p w14:paraId="7B585B74" w14:textId="5B0B3D0C" w:rsidR="00C34EDE" w:rsidRDefault="00C34EDE" w:rsidP="006C0DBE">
                    <w:pPr>
                      <w:pStyle w:val="PGDocumentTitle"/>
                    </w:pPr>
                    <w:r>
                      <w:t xml:space="preserve">Worksheet </w:t>
                    </w:r>
                    <w:r w:rsidR="002F226B">
                      <w:t>1</w:t>
                    </w:r>
                    <w:r>
                      <w:t xml:space="preserve"> </w:t>
                    </w:r>
                    <w:r w:rsidR="003952A2">
                      <w:t>Test types and object testing</w:t>
                    </w:r>
                  </w:p>
                  <w:p w14:paraId="7B585B75" w14:textId="7F480372" w:rsidR="00C34EDE" w:rsidRPr="006C0DBE" w:rsidRDefault="001A1EEB" w:rsidP="001A1EEB">
                    <w:pPr>
                      <w:pStyle w:val="PGUnitTitle"/>
                    </w:pPr>
                    <w:r w:rsidRPr="00417CEB">
                      <w:t>Pack C Part 2 Testing, reviewing and optimising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5B6F" w14:textId="77777777" w:rsidR="00C34EDE" w:rsidRDefault="00C34EDE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1EB7"/>
    <w:multiLevelType w:val="multilevel"/>
    <w:tmpl w:val="FBEC2134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3E7734F"/>
    <w:multiLevelType w:val="hybridMultilevel"/>
    <w:tmpl w:val="00BC83DA"/>
    <w:lvl w:ilvl="0" w:tplc="3690AC28">
      <w:start w:val="1"/>
      <w:numFmt w:val="bullet"/>
      <w:pStyle w:val="PGBusinessMulti-ChoiceAnswer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5454E9F"/>
    <w:multiLevelType w:val="hybridMultilevel"/>
    <w:tmpl w:val="EBBE7F3C"/>
    <w:lvl w:ilvl="0" w:tplc="FD06586E">
      <w:start w:val="1"/>
      <w:numFmt w:val="bullet"/>
      <w:pStyle w:val="PGAnswers-3rdbullets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5843DE2"/>
    <w:multiLevelType w:val="hybridMultilevel"/>
    <w:tmpl w:val="7B588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06923"/>
    <w:multiLevelType w:val="hybridMultilevel"/>
    <w:tmpl w:val="E8FA6C96"/>
    <w:lvl w:ilvl="0" w:tplc="F478341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1D921DC0"/>
    <w:multiLevelType w:val="hybridMultilevel"/>
    <w:tmpl w:val="2F426420"/>
    <w:lvl w:ilvl="0" w:tplc="7DC68308">
      <w:start w:val="1"/>
      <w:numFmt w:val="bullet"/>
      <w:pStyle w:val="PGtaskanswerbullets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FE71C31"/>
    <w:multiLevelType w:val="multilevel"/>
    <w:tmpl w:val="FBEC2134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33CB28E0"/>
    <w:multiLevelType w:val="hybridMultilevel"/>
    <w:tmpl w:val="0CDCA196"/>
    <w:lvl w:ilvl="0" w:tplc="20DCDAD0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8" w15:restartNumberingAfterBreak="0">
    <w:nsid w:val="34F434EF"/>
    <w:multiLevelType w:val="hybridMultilevel"/>
    <w:tmpl w:val="C0D89614"/>
    <w:lvl w:ilvl="0" w:tplc="E77ABF10">
      <w:start w:val="1"/>
      <w:numFmt w:val="bullet"/>
      <w:pStyle w:val="PGQuestion-3rdbullets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6BB551F"/>
    <w:multiLevelType w:val="hybridMultilevel"/>
    <w:tmpl w:val="E990EE8C"/>
    <w:lvl w:ilvl="0" w:tplc="E40C2F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641C6"/>
    <w:multiLevelType w:val="hybridMultilevel"/>
    <w:tmpl w:val="FEC46718"/>
    <w:lvl w:ilvl="0" w:tplc="E40AD25A">
      <w:start w:val="1"/>
      <w:numFmt w:val="bullet"/>
      <w:pStyle w:val="PGAnswers2ndbullets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3C7044AE"/>
    <w:multiLevelType w:val="hybridMultilevel"/>
    <w:tmpl w:val="1A78B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56938"/>
    <w:multiLevelType w:val="hybridMultilevel"/>
    <w:tmpl w:val="9D5C60C4"/>
    <w:lvl w:ilvl="0" w:tplc="D30C0A46">
      <w:start w:val="1"/>
      <w:numFmt w:val="bullet"/>
      <w:pStyle w:val="PGQuestion-Topbullets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41726800"/>
    <w:multiLevelType w:val="multilevel"/>
    <w:tmpl w:val="FBEC2134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37904"/>
    <w:multiLevelType w:val="hybridMultilevel"/>
    <w:tmpl w:val="7DEAFDB2"/>
    <w:lvl w:ilvl="0" w:tplc="0809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38882A0C">
      <w:start w:val="1"/>
      <w:numFmt w:val="lowerLetter"/>
      <w:lvlText w:val="(%2)"/>
      <w:lvlJc w:val="left"/>
      <w:pPr>
        <w:ind w:left="748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88" w:hanging="180"/>
      </w:pPr>
    </w:lvl>
    <w:lvl w:ilvl="3" w:tplc="FFFFFFFF" w:tentative="1">
      <w:start w:val="1"/>
      <w:numFmt w:val="decimal"/>
      <w:lvlText w:val="%4."/>
      <w:lvlJc w:val="left"/>
      <w:pPr>
        <w:ind w:left="2908" w:hanging="360"/>
      </w:pPr>
    </w:lvl>
    <w:lvl w:ilvl="4" w:tplc="FFFFFFFF" w:tentative="1">
      <w:start w:val="1"/>
      <w:numFmt w:val="lowerLetter"/>
      <w:lvlText w:val="%5."/>
      <w:lvlJc w:val="left"/>
      <w:pPr>
        <w:ind w:left="3628" w:hanging="360"/>
      </w:pPr>
    </w:lvl>
    <w:lvl w:ilvl="5" w:tplc="FFFFFFFF" w:tentative="1">
      <w:start w:val="1"/>
      <w:numFmt w:val="lowerRoman"/>
      <w:lvlText w:val="%6."/>
      <w:lvlJc w:val="right"/>
      <w:pPr>
        <w:ind w:left="4348" w:hanging="180"/>
      </w:pPr>
    </w:lvl>
    <w:lvl w:ilvl="6" w:tplc="FFFFFFFF" w:tentative="1">
      <w:start w:val="1"/>
      <w:numFmt w:val="decimal"/>
      <w:lvlText w:val="%7."/>
      <w:lvlJc w:val="left"/>
      <w:pPr>
        <w:ind w:left="5068" w:hanging="360"/>
      </w:pPr>
    </w:lvl>
    <w:lvl w:ilvl="7" w:tplc="FFFFFFFF" w:tentative="1">
      <w:start w:val="1"/>
      <w:numFmt w:val="lowerLetter"/>
      <w:lvlText w:val="%8."/>
      <w:lvlJc w:val="left"/>
      <w:pPr>
        <w:ind w:left="5788" w:hanging="360"/>
      </w:pPr>
    </w:lvl>
    <w:lvl w:ilvl="8" w:tplc="FFFFFFFF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9" w15:restartNumberingAfterBreak="0">
    <w:nsid w:val="4FDD2843"/>
    <w:multiLevelType w:val="hybridMultilevel"/>
    <w:tmpl w:val="88603B40"/>
    <w:lvl w:ilvl="0" w:tplc="FFFFFFFF">
      <w:start w:val="1"/>
      <w:numFmt w:val="lowerLetter"/>
      <w:lvlText w:val="%1)"/>
      <w:lvlJc w:val="left"/>
      <w:pPr>
        <w:ind w:left="748" w:hanging="360"/>
      </w:pPr>
      <w:rPr>
        <w:rFonts w:hint="default"/>
      </w:rPr>
    </w:lvl>
    <w:lvl w:ilvl="1" w:tplc="BE4CDDBE">
      <w:start w:val="1"/>
      <w:numFmt w:val="lowerRoman"/>
      <w:lvlText w:val="(%2)"/>
      <w:lvlJc w:val="left"/>
      <w:pPr>
        <w:ind w:left="1468" w:hanging="360"/>
      </w:pPr>
      <w:rPr>
        <w:rFonts w:hint="default"/>
        <w:color w:val="auto"/>
      </w:rPr>
    </w:lvl>
    <w:lvl w:ilvl="2" w:tplc="0809000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908" w:hanging="360"/>
      </w:pPr>
    </w:lvl>
    <w:lvl w:ilvl="4" w:tplc="FFFFFFFF" w:tentative="1">
      <w:start w:val="1"/>
      <w:numFmt w:val="lowerLetter"/>
      <w:lvlText w:val="%5."/>
      <w:lvlJc w:val="left"/>
      <w:pPr>
        <w:ind w:left="3628" w:hanging="360"/>
      </w:pPr>
    </w:lvl>
    <w:lvl w:ilvl="5" w:tplc="FFFFFFFF" w:tentative="1">
      <w:start w:val="1"/>
      <w:numFmt w:val="lowerRoman"/>
      <w:lvlText w:val="%6."/>
      <w:lvlJc w:val="right"/>
      <w:pPr>
        <w:ind w:left="4348" w:hanging="180"/>
      </w:pPr>
    </w:lvl>
    <w:lvl w:ilvl="6" w:tplc="FFFFFFFF" w:tentative="1">
      <w:start w:val="1"/>
      <w:numFmt w:val="decimal"/>
      <w:lvlText w:val="%7."/>
      <w:lvlJc w:val="left"/>
      <w:pPr>
        <w:ind w:left="5068" w:hanging="360"/>
      </w:pPr>
    </w:lvl>
    <w:lvl w:ilvl="7" w:tplc="FFFFFFFF" w:tentative="1">
      <w:start w:val="1"/>
      <w:numFmt w:val="lowerLetter"/>
      <w:lvlText w:val="%8."/>
      <w:lvlJc w:val="left"/>
      <w:pPr>
        <w:ind w:left="5788" w:hanging="360"/>
      </w:pPr>
    </w:lvl>
    <w:lvl w:ilvl="8" w:tplc="FFFFFFFF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0" w15:restartNumberingAfterBreak="0">
    <w:nsid w:val="4FFB1D68"/>
    <w:multiLevelType w:val="hybridMultilevel"/>
    <w:tmpl w:val="DEBE98F2"/>
    <w:lvl w:ilvl="0" w:tplc="058884D2">
      <w:start w:val="1"/>
      <w:numFmt w:val="bullet"/>
      <w:pStyle w:val="PGTasktextbullets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510913CE"/>
    <w:multiLevelType w:val="hybridMultilevel"/>
    <w:tmpl w:val="515482A2"/>
    <w:lvl w:ilvl="0" w:tplc="5E2676BA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2" w15:restartNumberingAfterBreak="0">
    <w:nsid w:val="5F0C24C1"/>
    <w:multiLevelType w:val="multilevel"/>
    <w:tmpl w:val="3E28E6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F7C53DB"/>
    <w:multiLevelType w:val="hybridMultilevel"/>
    <w:tmpl w:val="7D221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213B6"/>
    <w:multiLevelType w:val="hybridMultilevel"/>
    <w:tmpl w:val="C2643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9416C"/>
    <w:multiLevelType w:val="hybridMultilevel"/>
    <w:tmpl w:val="A7A63E4C"/>
    <w:lvl w:ilvl="0" w:tplc="38882A0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1B686C"/>
    <w:multiLevelType w:val="hybridMultilevel"/>
    <w:tmpl w:val="7FA0B70E"/>
    <w:lvl w:ilvl="0" w:tplc="524CC658">
      <w:start w:val="1"/>
      <w:numFmt w:val="bullet"/>
      <w:pStyle w:val="PGAnswers-Topbullets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66727E52"/>
    <w:multiLevelType w:val="multilevel"/>
    <w:tmpl w:val="A9C69160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  <w:color w:val="auto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67074789"/>
    <w:multiLevelType w:val="hybridMultilevel"/>
    <w:tmpl w:val="20F6FE44"/>
    <w:lvl w:ilvl="0" w:tplc="077C6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882A0C">
      <w:start w:val="1"/>
      <w:numFmt w:val="lowerLetter"/>
      <w:lvlText w:val="(%2)"/>
      <w:lvlJc w:val="left"/>
      <w:pPr>
        <w:ind w:left="748" w:hanging="360"/>
      </w:pPr>
      <w:rPr>
        <w:rFonts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7235D"/>
    <w:multiLevelType w:val="hybridMultilevel"/>
    <w:tmpl w:val="0FE8A824"/>
    <w:lvl w:ilvl="0" w:tplc="003422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204E0"/>
    <w:multiLevelType w:val="hybridMultilevel"/>
    <w:tmpl w:val="EE0284F2"/>
    <w:lvl w:ilvl="0" w:tplc="FF949D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DF4BD6"/>
    <w:multiLevelType w:val="hybridMultilevel"/>
    <w:tmpl w:val="5562EA28"/>
    <w:lvl w:ilvl="0" w:tplc="38882A0C">
      <w:start w:val="1"/>
      <w:numFmt w:val="lowerLetter"/>
      <w:lvlText w:val="(%1)"/>
      <w:lvlJc w:val="left"/>
      <w:pPr>
        <w:ind w:left="748" w:hanging="360"/>
      </w:pPr>
      <w:rPr>
        <w:rFonts w:hint="default"/>
        <w:color w:val="auto"/>
      </w:rPr>
    </w:lvl>
    <w:lvl w:ilvl="1" w:tplc="080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88" w:hanging="180"/>
      </w:pPr>
    </w:lvl>
    <w:lvl w:ilvl="3" w:tplc="0809000F" w:tentative="1">
      <w:start w:val="1"/>
      <w:numFmt w:val="decimal"/>
      <w:lvlText w:val="%4."/>
      <w:lvlJc w:val="left"/>
      <w:pPr>
        <w:ind w:left="2908" w:hanging="360"/>
      </w:pPr>
    </w:lvl>
    <w:lvl w:ilvl="4" w:tplc="08090019" w:tentative="1">
      <w:start w:val="1"/>
      <w:numFmt w:val="lowerLetter"/>
      <w:lvlText w:val="%5."/>
      <w:lvlJc w:val="left"/>
      <w:pPr>
        <w:ind w:left="3628" w:hanging="360"/>
      </w:pPr>
    </w:lvl>
    <w:lvl w:ilvl="5" w:tplc="0809001B" w:tentative="1">
      <w:start w:val="1"/>
      <w:numFmt w:val="lowerRoman"/>
      <w:lvlText w:val="%6."/>
      <w:lvlJc w:val="right"/>
      <w:pPr>
        <w:ind w:left="4348" w:hanging="180"/>
      </w:pPr>
    </w:lvl>
    <w:lvl w:ilvl="6" w:tplc="0809000F" w:tentative="1">
      <w:start w:val="1"/>
      <w:numFmt w:val="decimal"/>
      <w:lvlText w:val="%7."/>
      <w:lvlJc w:val="left"/>
      <w:pPr>
        <w:ind w:left="5068" w:hanging="360"/>
      </w:pPr>
    </w:lvl>
    <w:lvl w:ilvl="7" w:tplc="08090019" w:tentative="1">
      <w:start w:val="1"/>
      <w:numFmt w:val="lowerLetter"/>
      <w:lvlText w:val="%8."/>
      <w:lvlJc w:val="left"/>
      <w:pPr>
        <w:ind w:left="5788" w:hanging="360"/>
      </w:pPr>
    </w:lvl>
    <w:lvl w:ilvl="8" w:tplc="08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2" w15:restartNumberingAfterBreak="0">
    <w:nsid w:val="77D2181D"/>
    <w:multiLevelType w:val="multilevel"/>
    <w:tmpl w:val="FBEC2134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7AF276C5"/>
    <w:multiLevelType w:val="hybridMultilevel"/>
    <w:tmpl w:val="466272FE"/>
    <w:lvl w:ilvl="0" w:tplc="0A7481A0">
      <w:start w:val="1"/>
      <w:numFmt w:val="bullet"/>
      <w:pStyle w:val="PGBusinessMulti-ChoiceQuestions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abstractNum w:abstractNumId="34" w15:restartNumberingAfterBreak="0">
    <w:nsid w:val="7B3D2EF7"/>
    <w:multiLevelType w:val="hybridMultilevel"/>
    <w:tmpl w:val="29807C3C"/>
    <w:lvl w:ilvl="0" w:tplc="88DA8114">
      <w:start w:val="1"/>
      <w:numFmt w:val="bullet"/>
      <w:pStyle w:val="PGQuestion-2ndbullets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06924798">
    <w:abstractNumId w:val="1"/>
  </w:num>
  <w:num w:numId="2" w16cid:durableId="1501920313">
    <w:abstractNumId w:val="33"/>
  </w:num>
  <w:num w:numId="3" w16cid:durableId="189685544">
    <w:abstractNumId w:val="17"/>
  </w:num>
  <w:num w:numId="4" w16cid:durableId="727655479">
    <w:abstractNumId w:val="15"/>
  </w:num>
  <w:num w:numId="5" w16cid:durableId="2135295253">
    <w:abstractNumId w:val="14"/>
  </w:num>
  <w:num w:numId="6" w16cid:durableId="1253931221">
    <w:abstractNumId w:val="16"/>
  </w:num>
  <w:num w:numId="7" w16cid:durableId="486288667">
    <w:abstractNumId w:val="20"/>
  </w:num>
  <w:num w:numId="8" w16cid:durableId="268050813">
    <w:abstractNumId w:val="5"/>
  </w:num>
  <w:num w:numId="9" w16cid:durableId="771513555">
    <w:abstractNumId w:val="12"/>
  </w:num>
  <w:num w:numId="10" w16cid:durableId="1511873780">
    <w:abstractNumId w:val="26"/>
  </w:num>
  <w:num w:numId="11" w16cid:durableId="874388176">
    <w:abstractNumId w:val="34"/>
  </w:num>
  <w:num w:numId="12" w16cid:durableId="1109549244">
    <w:abstractNumId w:val="10"/>
  </w:num>
  <w:num w:numId="13" w16cid:durableId="1967732517">
    <w:abstractNumId w:val="8"/>
  </w:num>
  <w:num w:numId="14" w16cid:durableId="1193952977">
    <w:abstractNumId w:val="2"/>
  </w:num>
  <w:num w:numId="15" w16cid:durableId="888609074">
    <w:abstractNumId w:val="6"/>
  </w:num>
  <w:num w:numId="16" w16cid:durableId="42411804">
    <w:abstractNumId w:val="22"/>
  </w:num>
  <w:num w:numId="17" w16cid:durableId="258685442">
    <w:abstractNumId w:val="13"/>
  </w:num>
  <w:num w:numId="18" w16cid:durableId="847911971">
    <w:abstractNumId w:val="23"/>
  </w:num>
  <w:num w:numId="19" w16cid:durableId="448091448">
    <w:abstractNumId w:val="27"/>
  </w:num>
  <w:num w:numId="20" w16cid:durableId="1119226677">
    <w:abstractNumId w:val="24"/>
  </w:num>
  <w:num w:numId="21" w16cid:durableId="1162938348">
    <w:abstractNumId w:val="32"/>
  </w:num>
  <w:num w:numId="22" w16cid:durableId="1542787599">
    <w:abstractNumId w:val="3"/>
  </w:num>
  <w:num w:numId="23" w16cid:durableId="324363288">
    <w:abstractNumId w:val="0"/>
  </w:num>
  <w:num w:numId="24" w16cid:durableId="1107700004">
    <w:abstractNumId w:val="9"/>
  </w:num>
  <w:num w:numId="25" w16cid:durableId="1330251720">
    <w:abstractNumId w:val="11"/>
  </w:num>
  <w:num w:numId="26" w16cid:durableId="1816872792">
    <w:abstractNumId w:val="21"/>
  </w:num>
  <w:num w:numId="27" w16cid:durableId="2073385692">
    <w:abstractNumId w:val="4"/>
  </w:num>
  <w:num w:numId="28" w16cid:durableId="1262949747">
    <w:abstractNumId w:val="29"/>
  </w:num>
  <w:num w:numId="29" w16cid:durableId="1728071657">
    <w:abstractNumId w:val="30"/>
  </w:num>
  <w:num w:numId="30" w16cid:durableId="131019292">
    <w:abstractNumId w:val="25"/>
  </w:num>
  <w:num w:numId="31" w16cid:durableId="332801039">
    <w:abstractNumId w:val="7"/>
  </w:num>
  <w:num w:numId="32" w16cid:durableId="1159418182">
    <w:abstractNumId w:val="31"/>
  </w:num>
  <w:num w:numId="33" w16cid:durableId="1336573869">
    <w:abstractNumId w:val="18"/>
  </w:num>
  <w:num w:numId="34" w16cid:durableId="1354648451">
    <w:abstractNumId w:val="19"/>
  </w:num>
  <w:num w:numId="35" w16cid:durableId="10949804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7awtDQyNTUyNjJS0lEKTi0uzszPAykwqQUA6DtvUiwAAAA="/>
  </w:docVars>
  <w:rsids>
    <w:rsidRoot w:val="00EB36FF"/>
    <w:rsid w:val="0000021E"/>
    <w:rsid w:val="00010B0F"/>
    <w:rsid w:val="0001543D"/>
    <w:rsid w:val="00023217"/>
    <w:rsid w:val="00025406"/>
    <w:rsid w:val="00026099"/>
    <w:rsid w:val="000278D2"/>
    <w:rsid w:val="00042F4A"/>
    <w:rsid w:val="00043B3E"/>
    <w:rsid w:val="000453F8"/>
    <w:rsid w:val="00045EF9"/>
    <w:rsid w:val="00065BAE"/>
    <w:rsid w:val="00075A4D"/>
    <w:rsid w:val="00076FD2"/>
    <w:rsid w:val="0008402D"/>
    <w:rsid w:val="00085324"/>
    <w:rsid w:val="00087B0F"/>
    <w:rsid w:val="00087DF8"/>
    <w:rsid w:val="000916AC"/>
    <w:rsid w:val="00091AD3"/>
    <w:rsid w:val="00092869"/>
    <w:rsid w:val="000A06FF"/>
    <w:rsid w:val="000A56C6"/>
    <w:rsid w:val="000A6876"/>
    <w:rsid w:val="000B039C"/>
    <w:rsid w:val="000B64CC"/>
    <w:rsid w:val="000B6A42"/>
    <w:rsid w:val="000D0B15"/>
    <w:rsid w:val="000D36BA"/>
    <w:rsid w:val="000D43A8"/>
    <w:rsid w:val="000D75BC"/>
    <w:rsid w:val="000E27B2"/>
    <w:rsid w:val="000E34E0"/>
    <w:rsid w:val="000F0B1E"/>
    <w:rsid w:val="000F10FD"/>
    <w:rsid w:val="000F3A58"/>
    <w:rsid w:val="000F3EC3"/>
    <w:rsid w:val="00100C9B"/>
    <w:rsid w:val="001020FC"/>
    <w:rsid w:val="00103900"/>
    <w:rsid w:val="00104387"/>
    <w:rsid w:val="00106085"/>
    <w:rsid w:val="0012079D"/>
    <w:rsid w:val="0012611A"/>
    <w:rsid w:val="00126121"/>
    <w:rsid w:val="001267A8"/>
    <w:rsid w:val="00142828"/>
    <w:rsid w:val="00147AAE"/>
    <w:rsid w:val="0016321A"/>
    <w:rsid w:val="00165930"/>
    <w:rsid w:val="001860C0"/>
    <w:rsid w:val="00195E49"/>
    <w:rsid w:val="001A1EEB"/>
    <w:rsid w:val="001B52DF"/>
    <w:rsid w:val="001B7A7C"/>
    <w:rsid w:val="001C0FFA"/>
    <w:rsid w:val="001C61B6"/>
    <w:rsid w:val="001D05D5"/>
    <w:rsid w:val="001E4E0C"/>
    <w:rsid w:val="001E6681"/>
    <w:rsid w:val="001F1065"/>
    <w:rsid w:val="001F13F5"/>
    <w:rsid w:val="002145FB"/>
    <w:rsid w:val="002160E5"/>
    <w:rsid w:val="00216396"/>
    <w:rsid w:val="00216C1F"/>
    <w:rsid w:val="00217083"/>
    <w:rsid w:val="00220117"/>
    <w:rsid w:val="00242445"/>
    <w:rsid w:val="002537C6"/>
    <w:rsid w:val="0025700A"/>
    <w:rsid w:val="00282E69"/>
    <w:rsid w:val="002866B8"/>
    <w:rsid w:val="00287373"/>
    <w:rsid w:val="002C2E5C"/>
    <w:rsid w:val="002C3922"/>
    <w:rsid w:val="002C405B"/>
    <w:rsid w:val="002C5B20"/>
    <w:rsid w:val="002D0EEB"/>
    <w:rsid w:val="002D12DC"/>
    <w:rsid w:val="002E3956"/>
    <w:rsid w:val="002E4B28"/>
    <w:rsid w:val="002F19E4"/>
    <w:rsid w:val="002F226B"/>
    <w:rsid w:val="002F2299"/>
    <w:rsid w:val="002F2422"/>
    <w:rsid w:val="002F4870"/>
    <w:rsid w:val="002F525F"/>
    <w:rsid w:val="00303B9E"/>
    <w:rsid w:val="00303DE5"/>
    <w:rsid w:val="00312694"/>
    <w:rsid w:val="003247A7"/>
    <w:rsid w:val="00326C7C"/>
    <w:rsid w:val="00332A9C"/>
    <w:rsid w:val="003355F1"/>
    <w:rsid w:val="00341559"/>
    <w:rsid w:val="0035405D"/>
    <w:rsid w:val="00357DC8"/>
    <w:rsid w:val="00360BD2"/>
    <w:rsid w:val="00363C06"/>
    <w:rsid w:val="00365D44"/>
    <w:rsid w:val="0037033C"/>
    <w:rsid w:val="003745F0"/>
    <w:rsid w:val="00381CE1"/>
    <w:rsid w:val="00385B36"/>
    <w:rsid w:val="003952A2"/>
    <w:rsid w:val="003A502C"/>
    <w:rsid w:val="003B4075"/>
    <w:rsid w:val="003C1126"/>
    <w:rsid w:val="003C4084"/>
    <w:rsid w:val="003C6292"/>
    <w:rsid w:val="003C699A"/>
    <w:rsid w:val="003D2BDB"/>
    <w:rsid w:val="003D3662"/>
    <w:rsid w:val="003E4DF8"/>
    <w:rsid w:val="003E7576"/>
    <w:rsid w:val="003F3F64"/>
    <w:rsid w:val="003F4578"/>
    <w:rsid w:val="00405DD3"/>
    <w:rsid w:val="00416EFF"/>
    <w:rsid w:val="0042371D"/>
    <w:rsid w:val="00436814"/>
    <w:rsid w:val="00440DD2"/>
    <w:rsid w:val="0044701F"/>
    <w:rsid w:val="004503CE"/>
    <w:rsid w:val="0045782B"/>
    <w:rsid w:val="004624A4"/>
    <w:rsid w:val="004634EC"/>
    <w:rsid w:val="00463A2B"/>
    <w:rsid w:val="00471FBE"/>
    <w:rsid w:val="00481FD5"/>
    <w:rsid w:val="00483093"/>
    <w:rsid w:val="004A5B2F"/>
    <w:rsid w:val="004A6E50"/>
    <w:rsid w:val="004A6E72"/>
    <w:rsid w:val="004A7F79"/>
    <w:rsid w:val="004B3620"/>
    <w:rsid w:val="004B5512"/>
    <w:rsid w:val="004B76B3"/>
    <w:rsid w:val="004D567E"/>
    <w:rsid w:val="004E5BFD"/>
    <w:rsid w:val="004F33AD"/>
    <w:rsid w:val="00500CED"/>
    <w:rsid w:val="00515E06"/>
    <w:rsid w:val="00523B68"/>
    <w:rsid w:val="00541148"/>
    <w:rsid w:val="005422BE"/>
    <w:rsid w:val="00542694"/>
    <w:rsid w:val="00546502"/>
    <w:rsid w:val="0056505E"/>
    <w:rsid w:val="00570110"/>
    <w:rsid w:val="00570D8C"/>
    <w:rsid w:val="005710C3"/>
    <w:rsid w:val="00571A28"/>
    <w:rsid w:val="0057296B"/>
    <w:rsid w:val="00577F95"/>
    <w:rsid w:val="00593119"/>
    <w:rsid w:val="00594484"/>
    <w:rsid w:val="005B206F"/>
    <w:rsid w:val="005D6099"/>
    <w:rsid w:val="005D7984"/>
    <w:rsid w:val="005E1CAD"/>
    <w:rsid w:val="005E4B00"/>
    <w:rsid w:val="005F0C03"/>
    <w:rsid w:val="00601FDA"/>
    <w:rsid w:val="00602547"/>
    <w:rsid w:val="006072E7"/>
    <w:rsid w:val="00616C3B"/>
    <w:rsid w:val="00617920"/>
    <w:rsid w:val="00617A52"/>
    <w:rsid w:val="00633326"/>
    <w:rsid w:val="0064134E"/>
    <w:rsid w:val="00675DB6"/>
    <w:rsid w:val="00682B4C"/>
    <w:rsid w:val="0069115A"/>
    <w:rsid w:val="006913D9"/>
    <w:rsid w:val="006A0A70"/>
    <w:rsid w:val="006A410E"/>
    <w:rsid w:val="006B01F6"/>
    <w:rsid w:val="006C0DBE"/>
    <w:rsid w:val="006C3175"/>
    <w:rsid w:val="006C6144"/>
    <w:rsid w:val="006D04DB"/>
    <w:rsid w:val="006E4DAD"/>
    <w:rsid w:val="006F2ECB"/>
    <w:rsid w:val="006F312E"/>
    <w:rsid w:val="0070220F"/>
    <w:rsid w:val="00702A33"/>
    <w:rsid w:val="007063E3"/>
    <w:rsid w:val="0071584B"/>
    <w:rsid w:val="00724054"/>
    <w:rsid w:val="007246E4"/>
    <w:rsid w:val="00726BB9"/>
    <w:rsid w:val="00730EC9"/>
    <w:rsid w:val="00733284"/>
    <w:rsid w:val="00750214"/>
    <w:rsid w:val="007550E9"/>
    <w:rsid w:val="00771601"/>
    <w:rsid w:val="007752BC"/>
    <w:rsid w:val="00787984"/>
    <w:rsid w:val="0079011C"/>
    <w:rsid w:val="007951FB"/>
    <w:rsid w:val="00795565"/>
    <w:rsid w:val="007B2282"/>
    <w:rsid w:val="007B7508"/>
    <w:rsid w:val="007C0855"/>
    <w:rsid w:val="007C65B8"/>
    <w:rsid w:val="007D0A0E"/>
    <w:rsid w:val="007D2CCE"/>
    <w:rsid w:val="007E506C"/>
    <w:rsid w:val="007E6FF5"/>
    <w:rsid w:val="007F5087"/>
    <w:rsid w:val="007F5C23"/>
    <w:rsid w:val="007F6A06"/>
    <w:rsid w:val="007F6AA2"/>
    <w:rsid w:val="007F7C5F"/>
    <w:rsid w:val="00800865"/>
    <w:rsid w:val="0080355B"/>
    <w:rsid w:val="00817C86"/>
    <w:rsid w:val="00827D31"/>
    <w:rsid w:val="00831D99"/>
    <w:rsid w:val="008515F2"/>
    <w:rsid w:val="008558F3"/>
    <w:rsid w:val="00866215"/>
    <w:rsid w:val="0088074C"/>
    <w:rsid w:val="00886B2D"/>
    <w:rsid w:val="00891417"/>
    <w:rsid w:val="00896D85"/>
    <w:rsid w:val="008A19D2"/>
    <w:rsid w:val="008A3F7B"/>
    <w:rsid w:val="008A57AF"/>
    <w:rsid w:val="008A5AFA"/>
    <w:rsid w:val="008B4730"/>
    <w:rsid w:val="008C04C1"/>
    <w:rsid w:val="008C489D"/>
    <w:rsid w:val="008D6538"/>
    <w:rsid w:val="008F357C"/>
    <w:rsid w:val="008F61BB"/>
    <w:rsid w:val="008F7823"/>
    <w:rsid w:val="00906BDA"/>
    <w:rsid w:val="00915CA9"/>
    <w:rsid w:val="00916326"/>
    <w:rsid w:val="009205EE"/>
    <w:rsid w:val="00921B9A"/>
    <w:rsid w:val="009279CD"/>
    <w:rsid w:val="00932E9B"/>
    <w:rsid w:val="009370E3"/>
    <w:rsid w:val="00940995"/>
    <w:rsid w:val="009573B1"/>
    <w:rsid w:val="00970108"/>
    <w:rsid w:val="00991709"/>
    <w:rsid w:val="009A112F"/>
    <w:rsid w:val="009A3791"/>
    <w:rsid w:val="009A4680"/>
    <w:rsid w:val="009D3801"/>
    <w:rsid w:val="009D55D5"/>
    <w:rsid w:val="009D7E46"/>
    <w:rsid w:val="009E6A7E"/>
    <w:rsid w:val="009E73EB"/>
    <w:rsid w:val="009F4404"/>
    <w:rsid w:val="00A12436"/>
    <w:rsid w:val="00A15EEF"/>
    <w:rsid w:val="00A26FA5"/>
    <w:rsid w:val="00A33AF6"/>
    <w:rsid w:val="00A36DB3"/>
    <w:rsid w:val="00A42CF0"/>
    <w:rsid w:val="00A44324"/>
    <w:rsid w:val="00A44342"/>
    <w:rsid w:val="00A4531C"/>
    <w:rsid w:val="00A5248F"/>
    <w:rsid w:val="00A533E6"/>
    <w:rsid w:val="00A672D1"/>
    <w:rsid w:val="00A770B3"/>
    <w:rsid w:val="00A807DB"/>
    <w:rsid w:val="00A80C8F"/>
    <w:rsid w:val="00A93EAA"/>
    <w:rsid w:val="00A95B9B"/>
    <w:rsid w:val="00A976FD"/>
    <w:rsid w:val="00AB15B1"/>
    <w:rsid w:val="00AC0269"/>
    <w:rsid w:val="00AC4F49"/>
    <w:rsid w:val="00AC6057"/>
    <w:rsid w:val="00AD1283"/>
    <w:rsid w:val="00AE4330"/>
    <w:rsid w:val="00AF21A0"/>
    <w:rsid w:val="00B01C88"/>
    <w:rsid w:val="00B17913"/>
    <w:rsid w:val="00B21865"/>
    <w:rsid w:val="00B21D9F"/>
    <w:rsid w:val="00B314A3"/>
    <w:rsid w:val="00B33E2D"/>
    <w:rsid w:val="00B378EC"/>
    <w:rsid w:val="00B4625B"/>
    <w:rsid w:val="00B54627"/>
    <w:rsid w:val="00B73CA3"/>
    <w:rsid w:val="00B920A4"/>
    <w:rsid w:val="00B94CB7"/>
    <w:rsid w:val="00BA1517"/>
    <w:rsid w:val="00BA5B68"/>
    <w:rsid w:val="00BC093F"/>
    <w:rsid w:val="00BC1FF9"/>
    <w:rsid w:val="00BC21B7"/>
    <w:rsid w:val="00BD72A1"/>
    <w:rsid w:val="00BD7D86"/>
    <w:rsid w:val="00BF6CD6"/>
    <w:rsid w:val="00C0069F"/>
    <w:rsid w:val="00C05762"/>
    <w:rsid w:val="00C12494"/>
    <w:rsid w:val="00C150AB"/>
    <w:rsid w:val="00C33C68"/>
    <w:rsid w:val="00C34EDE"/>
    <w:rsid w:val="00C36A1D"/>
    <w:rsid w:val="00C50DB2"/>
    <w:rsid w:val="00C528D8"/>
    <w:rsid w:val="00C60326"/>
    <w:rsid w:val="00C60465"/>
    <w:rsid w:val="00C754B9"/>
    <w:rsid w:val="00C76324"/>
    <w:rsid w:val="00C806B6"/>
    <w:rsid w:val="00C83617"/>
    <w:rsid w:val="00C844EC"/>
    <w:rsid w:val="00C96E23"/>
    <w:rsid w:val="00CA10D3"/>
    <w:rsid w:val="00CA631C"/>
    <w:rsid w:val="00CB054A"/>
    <w:rsid w:val="00CB2EB5"/>
    <w:rsid w:val="00CB3C82"/>
    <w:rsid w:val="00CE4C9E"/>
    <w:rsid w:val="00CE516F"/>
    <w:rsid w:val="00CE57D2"/>
    <w:rsid w:val="00CE70ED"/>
    <w:rsid w:val="00CF6AAA"/>
    <w:rsid w:val="00D04045"/>
    <w:rsid w:val="00D27013"/>
    <w:rsid w:val="00D33EB6"/>
    <w:rsid w:val="00D43672"/>
    <w:rsid w:val="00D452C4"/>
    <w:rsid w:val="00D53418"/>
    <w:rsid w:val="00D564E5"/>
    <w:rsid w:val="00D66C9E"/>
    <w:rsid w:val="00D676C6"/>
    <w:rsid w:val="00D73ADA"/>
    <w:rsid w:val="00D77DAC"/>
    <w:rsid w:val="00D83715"/>
    <w:rsid w:val="00D9502C"/>
    <w:rsid w:val="00DA2A8D"/>
    <w:rsid w:val="00DA2E3C"/>
    <w:rsid w:val="00DA3491"/>
    <w:rsid w:val="00DA3C53"/>
    <w:rsid w:val="00DA5553"/>
    <w:rsid w:val="00DB2CAA"/>
    <w:rsid w:val="00DB4D5E"/>
    <w:rsid w:val="00DD567B"/>
    <w:rsid w:val="00DE0A0D"/>
    <w:rsid w:val="00DE27D7"/>
    <w:rsid w:val="00DF4F9D"/>
    <w:rsid w:val="00DF6BEE"/>
    <w:rsid w:val="00DF70E0"/>
    <w:rsid w:val="00E00C20"/>
    <w:rsid w:val="00E01309"/>
    <w:rsid w:val="00E04B27"/>
    <w:rsid w:val="00E0794F"/>
    <w:rsid w:val="00E14C33"/>
    <w:rsid w:val="00E156BD"/>
    <w:rsid w:val="00E16048"/>
    <w:rsid w:val="00E237B6"/>
    <w:rsid w:val="00E27BBD"/>
    <w:rsid w:val="00E310C9"/>
    <w:rsid w:val="00E3716F"/>
    <w:rsid w:val="00E44C26"/>
    <w:rsid w:val="00E63D9A"/>
    <w:rsid w:val="00E64F10"/>
    <w:rsid w:val="00E70B46"/>
    <w:rsid w:val="00E747A2"/>
    <w:rsid w:val="00E75A95"/>
    <w:rsid w:val="00E814D6"/>
    <w:rsid w:val="00E86A30"/>
    <w:rsid w:val="00E86CF2"/>
    <w:rsid w:val="00E932DF"/>
    <w:rsid w:val="00EA189D"/>
    <w:rsid w:val="00EB108F"/>
    <w:rsid w:val="00EB36FF"/>
    <w:rsid w:val="00EC1E0A"/>
    <w:rsid w:val="00EC752C"/>
    <w:rsid w:val="00EF181A"/>
    <w:rsid w:val="00F06C06"/>
    <w:rsid w:val="00F074A9"/>
    <w:rsid w:val="00F11272"/>
    <w:rsid w:val="00F21C78"/>
    <w:rsid w:val="00F31DBB"/>
    <w:rsid w:val="00F34EF8"/>
    <w:rsid w:val="00F35709"/>
    <w:rsid w:val="00F4725F"/>
    <w:rsid w:val="00F619EC"/>
    <w:rsid w:val="00F66359"/>
    <w:rsid w:val="00F81925"/>
    <w:rsid w:val="00F826DB"/>
    <w:rsid w:val="00F84C64"/>
    <w:rsid w:val="00F858B5"/>
    <w:rsid w:val="00F930F4"/>
    <w:rsid w:val="00F93290"/>
    <w:rsid w:val="00F9351C"/>
    <w:rsid w:val="00F94B97"/>
    <w:rsid w:val="00FA5364"/>
    <w:rsid w:val="00FB66D2"/>
    <w:rsid w:val="00FC1103"/>
    <w:rsid w:val="00FC1448"/>
    <w:rsid w:val="00FC227D"/>
    <w:rsid w:val="00FC62B8"/>
    <w:rsid w:val="00FC69CC"/>
    <w:rsid w:val="00FE5A00"/>
    <w:rsid w:val="00FE731C"/>
    <w:rsid w:val="00FF0023"/>
    <w:rsid w:val="00FF1C75"/>
    <w:rsid w:val="00FF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585AED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E16048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BusinessMulti-ChoiceAnswer">
    <w:name w:val="PG Business Multi-Choice Answer"/>
    <w:qFormat/>
    <w:rsid w:val="003F4578"/>
    <w:pPr>
      <w:numPr>
        <w:numId w:val="1"/>
      </w:numPr>
      <w:tabs>
        <w:tab w:val="left" w:pos="1134"/>
        <w:tab w:val="left" w:pos="1814"/>
        <w:tab w:val="right" w:pos="8930"/>
      </w:tabs>
      <w:spacing w:after="120" w:line="240" w:lineRule="auto"/>
      <w:ind w:left="992" w:hanging="567"/>
    </w:pPr>
    <w:rPr>
      <w:rFonts w:ascii="Arial" w:eastAsia="Times New Roman" w:hAnsi="Arial" w:cs="Arial"/>
      <w:color w:val="FF0000"/>
      <w:lang w:eastAsia="en-GB"/>
    </w:rPr>
  </w:style>
  <w:style w:type="paragraph" w:customStyle="1" w:styleId="PGBusinessMulti-ChoiceQuestions">
    <w:name w:val="PG Business Multi-Choice Questions"/>
    <w:qFormat/>
    <w:rsid w:val="003F4578"/>
    <w:pPr>
      <w:keepNext/>
      <w:numPr>
        <w:numId w:val="2"/>
      </w:numPr>
      <w:tabs>
        <w:tab w:val="left" w:pos="1134"/>
        <w:tab w:val="left" w:pos="1814"/>
        <w:tab w:val="right" w:pos="8931"/>
      </w:tabs>
      <w:spacing w:after="120" w:line="240" w:lineRule="auto"/>
      <w:ind w:left="992" w:hanging="567"/>
    </w:pPr>
    <w:rPr>
      <w:rFonts w:ascii="Arial" w:eastAsia="Times New Roman" w:hAnsi="Arial" w:cs="Arial"/>
      <w:kern w:val="32"/>
      <w:szCs w:val="32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5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6F2ECB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basedOn w:val="DefaultParagraphFont"/>
    <w:uiPriority w:val="1"/>
    <w:qFormat/>
    <w:rsid w:val="000278D2"/>
    <w:rPr>
      <w:b/>
      <w:i/>
    </w:rPr>
  </w:style>
  <w:style w:type="paragraph" w:customStyle="1" w:styleId="PGTasktextbullets">
    <w:name w:val="PG Task text bullets"/>
    <w:basedOn w:val="PGTasktext"/>
    <w:qFormat/>
    <w:rsid w:val="006072E7"/>
    <w:pPr>
      <w:numPr>
        <w:numId w:val="7"/>
      </w:numPr>
      <w:ind w:left="425" w:hanging="425"/>
    </w:pPr>
  </w:style>
  <w:style w:type="paragraph" w:customStyle="1" w:styleId="PGtaskanswerbullets">
    <w:name w:val="PG task answer bullets"/>
    <w:basedOn w:val="PGTaskanswer"/>
    <w:qFormat/>
    <w:rsid w:val="00C0069F"/>
    <w:pPr>
      <w:numPr>
        <w:numId w:val="8"/>
      </w:numPr>
    </w:pPr>
  </w:style>
  <w:style w:type="paragraph" w:customStyle="1" w:styleId="PGQuestion-Topbullets">
    <w:name w:val="PG Question - Top bullets"/>
    <w:basedOn w:val="PGQuestion-toplevel"/>
    <w:qFormat/>
    <w:rsid w:val="006072E7"/>
    <w:pPr>
      <w:numPr>
        <w:numId w:val="9"/>
      </w:numPr>
      <w:ind w:left="850" w:hanging="425"/>
    </w:pPr>
  </w:style>
  <w:style w:type="paragraph" w:customStyle="1" w:styleId="PGAnswers-Topbullets">
    <w:name w:val="PG Answers - Top bullets"/>
    <w:basedOn w:val="PGAnswers-toplevel"/>
    <w:qFormat/>
    <w:rsid w:val="006072E7"/>
    <w:pPr>
      <w:numPr>
        <w:numId w:val="10"/>
      </w:numPr>
    </w:pPr>
  </w:style>
  <w:style w:type="paragraph" w:customStyle="1" w:styleId="PGQuestion-2ndbullets">
    <w:name w:val="PG Question - 2nd bullets"/>
    <w:basedOn w:val="PGQuestion-2ndlevel"/>
    <w:qFormat/>
    <w:rsid w:val="00C34EDE"/>
    <w:pPr>
      <w:numPr>
        <w:numId w:val="11"/>
      </w:numPr>
      <w:ind w:left="1276" w:hanging="425"/>
    </w:pPr>
  </w:style>
  <w:style w:type="paragraph" w:customStyle="1" w:styleId="PGAnswers2ndbullets">
    <w:name w:val="PG Answers 2nd bullets"/>
    <w:basedOn w:val="PGAnswers-2ndlevel"/>
    <w:qFormat/>
    <w:rsid w:val="00C34EDE"/>
    <w:pPr>
      <w:numPr>
        <w:numId w:val="12"/>
      </w:numPr>
      <w:ind w:left="1276" w:hanging="425"/>
    </w:pPr>
  </w:style>
  <w:style w:type="paragraph" w:customStyle="1" w:styleId="PGQuestion-3rdbullets">
    <w:name w:val="PG Question - 3rd bullets"/>
    <w:basedOn w:val="PGQuestion-3rdlevel"/>
    <w:qFormat/>
    <w:rsid w:val="00C34EDE"/>
    <w:pPr>
      <w:numPr>
        <w:numId w:val="13"/>
      </w:numPr>
      <w:ind w:left="1559" w:hanging="425"/>
    </w:pPr>
  </w:style>
  <w:style w:type="paragraph" w:customStyle="1" w:styleId="PGAnswers-3rdbullets">
    <w:name w:val="PG Answers - 3rd bullets"/>
    <w:basedOn w:val="PGAnswers-3rdlevel"/>
    <w:qFormat/>
    <w:rsid w:val="00C34EDE"/>
    <w:pPr>
      <w:numPr>
        <w:numId w:val="14"/>
      </w:numPr>
      <w:ind w:left="1729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0069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69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locked/>
    <w:rsid w:val="00FC110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locked/>
    <w:rsid w:val="0075021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0254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0254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54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0254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54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3BEC47-A706-4AA7-836B-6090F59F7D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2AA9A-D1F0-4EFB-AFF7-EBF0C118F7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0BB31-0559-4276-87E4-8BFDD8EF0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4F4D01-7261-4756-8B60-087951A625F6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styles.dotx</Template>
  <TotalTime>3052</TotalTime>
  <Pages>6</Pages>
  <Words>864</Words>
  <Characters>4315</Characters>
  <Application>Microsoft Office Word</Application>
  <DocSecurity>0</DocSecurity>
  <Lines>100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Mike Bloys</cp:lastModifiedBy>
  <cp:revision>221</cp:revision>
  <dcterms:created xsi:type="dcterms:W3CDTF">2018-11-01T09:40:00Z</dcterms:created>
  <dcterms:modified xsi:type="dcterms:W3CDTF">2026-05-07T11:21:00Z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8192">
    <vt:lpwstr>219</vt:lpwstr>
  </property>
  <property fmtid="{D5CDD505-2E9C-101B-9397-08002B2CF9AE}" pid="4" name="MediaServiceImageTags">
    <vt:lpwstr/>
  </property>
</Properties>
</file>